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84E" w:rsidRPr="00307514" w:rsidRDefault="006B684E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 xml:space="preserve">ИНФОРМАЦИОННОЕ СООБЩЕНИЕ </w:t>
      </w:r>
    </w:p>
    <w:p w:rsidR="006B684E" w:rsidRPr="00307514" w:rsidRDefault="006B684E" w:rsidP="00E2162D">
      <w:pPr>
        <w:ind w:left="708" w:firstLine="1"/>
        <w:jc w:val="center"/>
        <w:rPr>
          <w:b/>
          <w:bCs/>
        </w:rPr>
      </w:pPr>
      <w:r w:rsidRPr="00307514">
        <w:rPr>
          <w:b/>
          <w:bCs/>
        </w:rPr>
        <w:t>О ПРОДАЖЕ МУНИЦИПАЛЬНОГО ИМУЩЕСТВА</w:t>
      </w:r>
    </w:p>
    <w:p w:rsidR="006B684E" w:rsidRPr="006E0D8F" w:rsidRDefault="006B684E" w:rsidP="00E2162D">
      <w:pPr>
        <w:ind w:left="708" w:firstLine="1"/>
        <w:jc w:val="center"/>
        <w:rPr>
          <w:b/>
          <w:bCs/>
          <w:sz w:val="23"/>
          <w:szCs w:val="23"/>
        </w:rPr>
      </w:pPr>
    </w:p>
    <w:p w:rsidR="006B684E" w:rsidRPr="00356484" w:rsidRDefault="006B684E" w:rsidP="004B0040">
      <w:pPr>
        <w:ind w:firstLine="709"/>
        <w:jc w:val="both"/>
        <w:rPr>
          <w:b/>
          <w:bCs/>
        </w:rPr>
      </w:pPr>
      <w:r w:rsidRPr="00356484">
        <w:t xml:space="preserve">Комитет по управлению имуществом муниципального образования города Благовещенска (далее – Организатор торгов) в соответствии с постановлениями администрации города Благовещенска от 31.08.2017 № 2948 «Об утверждении прогнозного плана (программы) приватизации муниципального имущества на 2018 год и плановый период 2019, 2020 годов», от 12.10.2017 № 3551 «О внесении изменений в прогнозный план (программу) приватизации муниципального имущества на 2018 год и плановый период 2019, 2020 годов,  утвержденный постановлением администрации города Благовещенска от 31.08.2017 № 2948»,  от 18.06.2018 </w:t>
      </w:r>
      <w:r>
        <w:t xml:space="preserve">               </w:t>
      </w:r>
      <w:r w:rsidRPr="00356484">
        <w:t xml:space="preserve">№ 1769 «О внесении изменений в прогнозный план (программу) приватизации муниципального имущества на 2018 год и плановый период 2019, 2020 годов, утвержденный постановлением администрации города Благовещенска от 31.08.2017  № 2948» и распоряжением от 01.08.2018 </w:t>
      </w:r>
      <w:r>
        <w:t xml:space="preserve">            </w:t>
      </w:r>
      <w:r w:rsidRPr="00356484">
        <w:t>№ 413 «Об условиях приватизации муниципального имущества», сообщает о проведении аукциона.</w:t>
      </w:r>
    </w:p>
    <w:p w:rsidR="006B684E" w:rsidRPr="00356484" w:rsidRDefault="006B684E" w:rsidP="00E2162D">
      <w:pPr>
        <w:ind w:firstLine="540"/>
        <w:jc w:val="both"/>
      </w:pPr>
      <w:r w:rsidRPr="00356484">
        <w:t>Аукцион состоится</w:t>
      </w:r>
      <w:r w:rsidRPr="00356484">
        <w:rPr>
          <w:b/>
          <w:bCs/>
        </w:rPr>
        <w:t xml:space="preserve">  «1</w:t>
      </w:r>
      <w:r>
        <w:rPr>
          <w:b/>
          <w:bCs/>
        </w:rPr>
        <w:t>7</w:t>
      </w:r>
      <w:r w:rsidRPr="00356484">
        <w:rPr>
          <w:b/>
          <w:bCs/>
        </w:rPr>
        <w:t xml:space="preserve">» </w:t>
      </w:r>
      <w:r>
        <w:rPr>
          <w:b/>
          <w:bCs/>
        </w:rPr>
        <w:t>октября</w:t>
      </w:r>
      <w:r w:rsidRPr="00356484">
        <w:rPr>
          <w:b/>
          <w:bCs/>
        </w:rPr>
        <w:t xml:space="preserve"> 2018 года в 10.00 часов </w:t>
      </w:r>
      <w:r w:rsidRPr="00356484">
        <w:t>по адресу: Амурская область,                    г. Благовещенск, ул. Б.Хмельницкого, д. 8/2, этаж 2, каб. 4.</w:t>
      </w:r>
    </w:p>
    <w:p w:rsidR="006B684E" w:rsidRPr="00356484" w:rsidRDefault="006B684E" w:rsidP="00E2162D">
      <w:pPr>
        <w:ind w:firstLine="540"/>
        <w:jc w:val="both"/>
      </w:pPr>
      <w:r w:rsidRPr="00356484">
        <w:t>Продавец – Комитет по управлению имуществом муниципального образования города Благовещенск.</w:t>
      </w:r>
    </w:p>
    <w:p w:rsidR="006B684E" w:rsidRPr="00356484" w:rsidRDefault="006B684E" w:rsidP="00E2162D">
      <w:pPr>
        <w:pStyle w:val="Title"/>
        <w:ind w:firstLine="540"/>
        <w:jc w:val="both"/>
        <w:rPr>
          <w:b w:val="0"/>
          <w:bCs w:val="0"/>
          <w:sz w:val="24"/>
          <w:szCs w:val="24"/>
        </w:rPr>
      </w:pPr>
      <w:r w:rsidRPr="00356484">
        <w:rPr>
          <w:b w:val="0"/>
          <w:bCs w:val="0"/>
          <w:sz w:val="24"/>
          <w:szCs w:val="24"/>
        </w:rPr>
        <w:t xml:space="preserve">Аукцион проводится как открытый по составу участников и по форме подачи предложений по цене имущества. </w:t>
      </w:r>
    </w:p>
    <w:p w:rsidR="006B684E" w:rsidRDefault="006B684E" w:rsidP="0022409B">
      <w:pPr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</w:t>
      </w:r>
    </w:p>
    <w:tbl>
      <w:tblPr>
        <w:tblW w:w="1012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6053"/>
        <w:gridCol w:w="1260"/>
        <w:gridCol w:w="1260"/>
        <w:gridCol w:w="1080"/>
      </w:tblGrid>
      <w:tr w:rsidR="006B684E" w:rsidRPr="006E2673">
        <w:trPr>
          <w:trHeight w:val="1304"/>
        </w:trPr>
        <w:tc>
          <w:tcPr>
            <w:tcW w:w="468" w:type="dxa"/>
          </w:tcPr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№</w:t>
            </w: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лота</w:t>
            </w:r>
          </w:p>
          <w:p w:rsidR="006B684E" w:rsidRPr="002D4A61" w:rsidRDefault="006B684E" w:rsidP="00377322"/>
        </w:tc>
        <w:tc>
          <w:tcPr>
            <w:tcW w:w="6053" w:type="dxa"/>
          </w:tcPr>
          <w:p w:rsidR="006B684E" w:rsidRPr="002D4A61" w:rsidRDefault="006B684E" w:rsidP="00377322">
            <w:pPr>
              <w:jc w:val="center"/>
            </w:pP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260" w:type="dxa"/>
          </w:tcPr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Начальная цена (руб.)</w:t>
            </w: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с учетом НДС 18%</w:t>
            </w:r>
          </w:p>
        </w:tc>
        <w:tc>
          <w:tcPr>
            <w:tcW w:w="1260" w:type="dxa"/>
          </w:tcPr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080" w:type="dxa"/>
          </w:tcPr>
          <w:p w:rsidR="006B684E" w:rsidRPr="002D4A61" w:rsidRDefault="006B684E" w:rsidP="00377322">
            <w:pPr>
              <w:ind w:left="-108"/>
              <w:jc w:val="center"/>
            </w:pPr>
            <w:r w:rsidRPr="002D4A61">
              <w:rPr>
                <w:sz w:val="22"/>
                <w:szCs w:val="22"/>
              </w:rPr>
              <w:t>Шаг аукциона (руб.)</w:t>
            </w:r>
          </w:p>
        </w:tc>
      </w:tr>
      <w:tr w:rsidR="006B684E" w:rsidRPr="006E2673">
        <w:trPr>
          <w:trHeight w:val="1304"/>
        </w:trPr>
        <w:tc>
          <w:tcPr>
            <w:tcW w:w="468" w:type="dxa"/>
            <w:vAlign w:val="center"/>
          </w:tcPr>
          <w:p w:rsidR="006B684E" w:rsidRPr="002D4A61" w:rsidRDefault="006B684E" w:rsidP="006E2B4B"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053" w:type="dxa"/>
          </w:tcPr>
          <w:p w:rsidR="006B684E" w:rsidRPr="002D4A61" w:rsidRDefault="006B684E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r>
              <w:rPr>
                <w:sz w:val="22"/>
                <w:szCs w:val="22"/>
              </w:rPr>
              <w:t xml:space="preserve">                     </w:t>
            </w:r>
            <w:r w:rsidRPr="002D4A61">
              <w:rPr>
                <w:sz w:val="22"/>
                <w:szCs w:val="22"/>
              </w:rPr>
              <w:t>г. Благовещенск, ул. Партизанская, д. 43, кадастровый номер 28:01:010097:314;</w:t>
            </w:r>
          </w:p>
          <w:p w:rsidR="006B684E" w:rsidRPr="002D4A61" w:rsidRDefault="006B684E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адрес: г.Благовещенск,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ул. Партизанская, 43, кадастровый номер  28:01:010097:21.</w:t>
            </w:r>
          </w:p>
          <w:p w:rsidR="006B684E" w:rsidRPr="002D4A61" w:rsidRDefault="006B684E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5 537 000 (пять миллионов пятьсот тридцать семь тысяч) рублей, НДС не облагается, и не включается в цену продажи лота.</w:t>
            </w:r>
          </w:p>
          <w:p w:rsidR="006B684E" w:rsidRPr="002D4A61" w:rsidRDefault="006B684E" w:rsidP="00096DB6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684E" w:rsidRPr="002D4A61" w:rsidRDefault="006B684E" w:rsidP="00096DB6">
            <w:pPr>
              <w:jc w:val="center"/>
            </w:pP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273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6B684E" w:rsidRDefault="006B684E" w:rsidP="00096DB6">
            <w:pPr>
              <w:jc w:val="center"/>
            </w:pPr>
          </w:p>
          <w:p w:rsidR="006B684E" w:rsidRDefault="006B684E" w:rsidP="00096DB6">
            <w:pPr>
              <w:jc w:val="center"/>
            </w:pPr>
            <w:r>
              <w:rPr>
                <w:sz w:val="22"/>
                <w:szCs w:val="22"/>
              </w:rPr>
              <w:t>2 254 744</w:t>
            </w:r>
          </w:p>
          <w:p w:rsidR="006B684E" w:rsidRPr="002D4A61" w:rsidRDefault="006B684E" w:rsidP="00096DB6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6B684E" w:rsidRDefault="006B684E" w:rsidP="00096DB6">
            <w:pPr>
              <w:ind w:left="-108"/>
              <w:jc w:val="center"/>
            </w:pPr>
          </w:p>
          <w:p w:rsidR="006B684E" w:rsidRPr="003B6EA5" w:rsidRDefault="006B684E" w:rsidP="00096DB6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100 000</w:t>
            </w:r>
          </w:p>
          <w:p w:rsidR="006B684E" w:rsidRPr="002D4A61" w:rsidRDefault="006B684E" w:rsidP="00096DB6">
            <w:pPr>
              <w:ind w:left="-108"/>
              <w:jc w:val="center"/>
            </w:pPr>
            <w:r w:rsidRPr="003B6EA5">
              <w:rPr>
                <w:sz w:val="22"/>
                <w:szCs w:val="22"/>
              </w:rPr>
              <w:t>рублей</w:t>
            </w:r>
          </w:p>
        </w:tc>
      </w:tr>
      <w:tr w:rsidR="006B684E" w:rsidRPr="006E2673">
        <w:trPr>
          <w:trHeight w:val="1304"/>
        </w:trPr>
        <w:tc>
          <w:tcPr>
            <w:tcW w:w="468" w:type="dxa"/>
            <w:vAlign w:val="center"/>
          </w:tcPr>
          <w:p w:rsidR="006B684E" w:rsidRPr="002D4A61" w:rsidRDefault="006B684E" w:rsidP="006E2B4B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053" w:type="dxa"/>
          </w:tcPr>
          <w:p w:rsidR="006B684E" w:rsidRPr="002D4A61" w:rsidRDefault="006B684E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  объекта: Амурская область,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 г. Благовещенск, ул. Партизанская,  д. 43/2, кадастровый номер 28:01:010097:231;</w:t>
            </w:r>
          </w:p>
          <w:p w:rsidR="006B684E" w:rsidRPr="002D4A61" w:rsidRDefault="006B684E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адрес:                            г. Благовещенск,  квартал 97, кадастровый номер  28:01:010097:201.</w:t>
            </w:r>
          </w:p>
          <w:p w:rsidR="006B684E" w:rsidRDefault="006B684E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1 654 000 (один миллион шестьсот пятьдесят четыре тысячи) рублей, НДС не облагается, и не включается в цену продажи лота.</w:t>
            </w:r>
          </w:p>
          <w:p w:rsidR="006B684E" w:rsidRPr="002D4A61" w:rsidRDefault="006B684E" w:rsidP="00096DB6">
            <w:pPr>
              <w:ind w:firstLine="317"/>
              <w:jc w:val="both"/>
            </w:pPr>
          </w:p>
        </w:tc>
        <w:tc>
          <w:tcPr>
            <w:tcW w:w="1260" w:type="dxa"/>
          </w:tcPr>
          <w:p w:rsidR="006B684E" w:rsidRPr="002D4A61" w:rsidRDefault="006B684E" w:rsidP="00096DB6">
            <w:pPr>
              <w:jc w:val="center"/>
            </w:pP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3 </w:t>
            </w:r>
            <w:r>
              <w:rPr>
                <w:sz w:val="22"/>
                <w:szCs w:val="22"/>
              </w:rPr>
              <w:t>544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72</w:t>
            </w:r>
            <w:r w:rsidRPr="002D4A61">
              <w:rPr>
                <w:sz w:val="22"/>
                <w:szCs w:val="22"/>
              </w:rPr>
              <w:t>0</w:t>
            </w: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6B684E" w:rsidRDefault="006B684E" w:rsidP="00096DB6">
            <w:pPr>
              <w:jc w:val="center"/>
            </w:pPr>
          </w:p>
          <w:p w:rsidR="006B684E" w:rsidRDefault="006B684E" w:rsidP="00096DB6">
            <w:pPr>
              <w:jc w:val="center"/>
            </w:pPr>
            <w:r>
              <w:rPr>
                <w:sz w:val="22"/>
                <w:szCs w:val="22"/>
              </w:rPr>
              <w:t>708 944</w:t>
            </w:r>
          </w:p>
          <w:p w:rsidR="006B684E" w:rsidRPr="002D4A61" w:rsidRDefault="006B684E" w:rsidP="00096DB6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6B684E" w:rsidRDefault="006B684E" w:rsidP="00096DB6">
            <w:pPr>
              <w:ind w:left="-108"/>
              <w:jc w:val="center"/>
            </w:pPr>
          </w:p>
          <w:p w:rsidR="006B684E" w:rsidRDefault="006B684E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6B684E" w:rsidRPr="002D4A61" w:rsidRDefault="006B684E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6B684E" w:rsidRPr="006E2673">
        <w:trPr>
          <w:trHeight w:val="1304"/>
        </w:trPr>
        <w:tc>
          <w:tcPr>
            <w:tcW w:w="468" w:type="dxa"/>
            <w:vAlign w:val="center"/>
          </w:tcPr>
          <w:p w:rsidR="006B684E" w:rsidRPr="002D4A61" w:rsidRDefault="006B684E" w:rsidP="006E2B4B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6053" w:type="dxa"/>
          </w:tcPr>
          <w:p w:rsidR="006B684E" w:rsidRPr="002D4A61" w:rsidRDefault="006B684E" w:rsidP="00096DB6">
            <w:pPr>
              <w:ind w:left="33" w:firstLine="284"/>
              <w:jc w:val="both"/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 адрес  объекта: Амурская область, г. Благовещенск,</w:t>
            </w:r>
            <w:r>
              <w:rPr>
                <w:sz w:val="22"/>
                <w:szCs w:val="22"/>
              </w:rPr>
              <w:t xml:space="preserve">  </w:t>
            </w:r>
            <w:r w:rsidRPr="002D4A61">
              <w:rPr>
                <w:sz w:val="22"/>
                <w:szCs w:val="22"/>
              </w:rPr>
              <w:t xml:space="preserve">ул. Партизанская, </w:t>
            </w:r>
            <w:r>
              <w:rPr>
                <w:sz w:val="22"/>
                <w:szCs w:val="22"/>
              </w:rPr>
              <w:t xml:space="preserve">                </w:t>
            </w:r>
            <w:r w:rsidRPr="002D4A61">
              <w:rPr>
                <w:sz w:val="22"/>
                <w:szCs w:val="22"/>
              </w:rPr>
              <w:t>д. 43/2, кадастровый номер 28:01:010097:233;</w:t>
            </w:r>
          </w:p>
          <w:p w:rsidR="006B684E" w:rsidRPr="002D4A61" w:rsidRDefault="006B684E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 w:rsidRPr="002D4A61">
              <w:rPr>
                <w:sz w:val="22"/>
                <w:szCs w:val="22"/>
              </w:rPr>
              <w:t>, адрес: г.Благовещенск,  квартал 97, кадастровый номер  28:01:010097:203.</w:t>
            </w:r>
          </w:p>
          <w:p w:rsidR="006B684E" w:rsidRPr="002D4A61" w:rsidRDefault="006B684E" w:rsidP="00096DB6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</w:t>
            </w:r>
            <w:r w:rsidRPr="002D4A61">
              <w:rPr>
                <w:sz w:val="22"/>
                <w:szCs w:val="22"/>
              </w:rPr>
              <w:t>2 244 000 (два миллиона двести сорок четыре тысячи) рублей, НДС не облагается, и не включается в цену продажи лота.</w:t>
            </w:r>
          </w:p>
        </w:tc>
        <w:tc>
          <w:tcPr>
            <w:tcW w:w="1260" w:type="dxa"/>
          </w:tcPr>
          <w:p w:rsidR="006B684E" w:rsidRPr="002D4A61" w:rsidRDefault="006B684E" w:rsidP="00096DB6">
            <w:pPr>
              <w:jc w:val="center"/>
            </w:pPr>
          </w:p>
          <w:p w:rsidR="006B684E" w:rsidRPr="002D4A61" w:rsidRDefault="006B684E" w:rsidP="00096DB6">
            <w:pPr>
              <w:jc w:val="center"/>
            </w:pPr>
            <w:r>
              <w:rPr>
                <w:sz w:val="22"/>
                <w:szCs w:val="22"/>
              </w:rPr>
              <w:t>8</w:t>
            </w:r>
            <w:r w:rsidRPr="002D4A61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759</w:t>
            </w:r>
            <w:r w:rsidRPr="002D4A6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14</w:t>
            </w:r>
            <w:r w:rsidRPr="002D4A61">
              <w:rPr>
                <w:sz w:val="22"/>
                <w:szCs w:val="22"/>
              </w:rPr>
              <w:t>0</w:t>
            </w: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6B684E" w:rsidRDefault="006B684E" w:rsidP="00096DB6">
            <w:pPr>
              <w:jc w:val="center"/>
            </w:pPr>
          </w:p>
          <w:p w:rsidR="006B684E" w:rsidRPr="002D4A61" w:rsidRDefault="006B684E" w:rsidP="00096DB6">
            <w:pPr>
              <w:jc w:val="center"/>
            </w:pPr>
            <w:r>
              <w:rPr>
                <w:sz w:val="22"/>
                <w:szCs w:val="22"/>
              </w:rPr>
              <w:t>1 751 828 рублей</w:t>
            </w:r>
          </w:p>
        </w:tc>
        <w:tc>
          <w:tcPr>
            <w:tcW w:w="1080" w:type="dxa"/>
          </w:tcPr>
          <w:p w:rsidR="006B684E" w:rsidRDefault="006B684E" w:rsidP="00096DB6">
            <w:pPr>
              <w:ind w:left="-108"/>
              <w:jc w:val="center"/>
            </w:pPr>
          </w:p>
          <w:p w:rsidR="006B684E" w:rsidRDefault="006B684E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6B684E" w:rsidRPr="002D4A61" w:rsidRDefault="006B684E" w:rsidP="00096DB6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  <w:tr w:rsidR="006B684E" w:rsidRPr="006E2673">
        <w:trPr>
          <w:trHeight w:val="1304"/>
        </w:trPr>
        <w:tc>
          <w:tcPr>
            <w:tcW w:w="468" w:type="dxa"/>
            <w:vAlign w:val="center"/>
          </w:tcPr>
          <w:p w:rsidR="006B684E" w:rsidRPr="002D4A61" w:rsidRDefault="006B684E" w:rsidP="006E2B4B">
            <w:pPr>
              <w:jc w:val="center"/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6053" w:type="dxa"/>
          </w:tcPr>
          <w:p w:rsidR="006B684E" w:rsidRPr="002D4A61" w:rsidRDefault="006B684E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Встроенное нежилое помещение, назначение: нежилое, общая площадь    881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этаж подвал, 1,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2 номера на поэтажном плане I, адрес: г. Благовещенск, ул. Шевченко,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д. 12, кадастровый номер </w:t>
            </w:r>
            <w:r w:rsidRPr="002D4A61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28:01:130033:375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Обременение на площадь 176,2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2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– договор аренды, сроком до 2022 года.</w:t>
            </w:r>
          </w:p>
          <w:p w:rsidR="006B684E" w:rsidRPr="002D4A61" w:rsidRDefault="006B684E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Склад, назначение: нежилое, этажность - 1, общая площадь 102,1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инв. № 690:0001, лит А3, адрес объекта: Амурская область,  г. Благовещенск,  ул. Шевченко, д. 12, кадастровый номер 28:01:130033:256.</w:t>
            </w:r>
          </w:p>
          <w:p w:rsidR="006B684E" w:rsidRPr="002D4A61" w:rsidRDefault="006B684E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Здание, назначение: нежилое здание, этажность - 1, общей площадь 40,9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г. Благовещенск, ул. Шевченко 12 кадастровый номер 28:01:130033:255</w:t>
            </w:r>
          </w:p>
          <w:p w:rsidR="006B684E" w:rsidRPr="002D4A61" w:rsidRDefault="006B684E" w:rsidP="00096D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объектов осуществляется одновременно с отчуждением земельного участка, категория земель: земли населённых пунктов, разрешённое использование: склад, общая площадь 174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г. Благовещенск, ул. Шевченко, д. 12, кадастровый номер 28:01:130033:82.</w:t>
            </w:r>
          </w:p>
          <w:p w:rsidR="006B684E" w:rsidRDefault="006B684E" w:rsidP="00096DB6">
            <w:pPr>
              <w:ind w:firstLine="275"/>
              <w:jc w:val="both"/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           </w:t>
            </w:r>
            <w:r w:rsidRPr="002D4A61">
              <w:rPr>
                <w:sz w:val="22"/>
                <w:szCs w:val="22"/>
              </w:rPr>
              <w:t>435 000 (четыреста тридцать пять тысяч) рублей, НДС не облагается, и не включается в цену продажи лота.</w:t>
            </w:r>
          </w:p>
          <w:p w:rsidR="006B684E" w:rsidRPr="002D4A61" w:rsidRDefault="006B684E" w:rsidP="00096DB6">
            <w:pPr>
              <w:jc w:val="both"/>
            </w:pPr>
          </w:p>
        </w:tc>
        <w:tc>
          <w:tcPr>
            <w:tcW w:w="1260" w:type="dxa"/>
          </w:tcPr>
          <w:p w:rsidR="006B684E" w:rsidRPr="002D4A61" w:rsidRDefault="006B684E" w:rsidP="00096DB6">
            <w:pPr>
              <w:jc w:val="center"/>
            </w:pP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27 030 000 рублей</w:t>
            </w:r>
          </w:p>
          <w:p w:rsidR="006B684E" w:rsidRPr="002D4A61" w:rsidRDefault="006B684E" w:rsidP="00096DB6">
            <w:pPr>
              <w:jc w:val="center"/>
            </w:pPr>
          </w:p>
        </w:tc>
        <w:tc>
          <w:tcPr>
            <w:tcW w:w="1260" w:type="dxa"/>
          </w:tcPr>
          <w:p w:rsidR="006B684E" w:rsidRPr="002D4A61" w:rsidRDefault="006B684E" w:rsidP="00096DB6">
            <w:pPr>
              <w:jc w:val="center"/>
            </w:pP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5 406 000</w:t>
            </w:r>
          </w:p>
          <w:p w:rsidR="006B684E" w:rsidRPr="002D4A61" w:rsidRDefault="006B684E" w:rsidP="00096DB6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  <w:p w:rsidR="006B684E" w:rsidRPr="002D4A61" w:rsidRDefault="006B684E" w:rsidP="00096DB6">
            <w:pPr>
              <w:jc w:val="center"/>
            </w:pPr>
          </w:p>
        </w:tc>
        <w:tc>
          <w:tcPr>
            <w:tcW w:w="1080" w:type="dxa"/>
          </w:tcPr>
          <w:p w:rsidR="006B684E" w:rsidRPr="002D4A61" w:rsidRDefault="006B684E" w:rsidP="00096DB6">
            <w:pPr>
              <w:ind w:left="-108"/>
              <w:jc w:val="center"/>
            </w:pPr>
          </w:p>
          <w:p w:rsidR="006B684E" w:rsidRPr="003B6EA5" w:rsidRDefault="006B684E" w:rsidP="00096DB6">
            <w:pPr>
              <w:jc w:val="center"/>
            </w:pPr>
            <w:r w:rsidRPr="003B6EA5">
              <w:rPr>
                <w:sz w:val="22"/>
                <w:szCs w:val="22"/>
              </w:rPr>
              <w:t>100 000</w:t>
            </w:r>
          </w:p>
          <w:p w:rsidR="006B684E" w:rsidRPr="002D4A61" w:rsidRDefault="006B684E" w:rsidP="00096DB6">
            <w:pPr>
              <w:jc w:val="center"/>
            </w:pPr>
            <w:r w:rsidRPr="003B6EA5">
              <w:rPr>
                <w:sz w:val="22"/>
                <w:szCs w:val="22"/>
              </w:rPr>
              <w:t>рублей</w:t>
            </w:r>
          </w:p>
          <w:p w:rsidR="006B684E" w:rsidRPr="002D4A61" w:rsidRDefault="006B684E" w:rsidP="00096DB6">
            <w:pPr>
              <w:ind w:left="-108"/>
              <w:jc w:val="center"/>
            </w:pPr>
          </w:p>
        </w:tc>
      </w:tr>
      <w:tr w:rsidR="006B684E" w:rsidRPr="006E2673">
        <w:trPr>
          <w:trHeight w:val="274"/>
        </w:trPr>
        <w:tc>
          <w:tcPr>
            <w:tcW w:w="468" w:type="dxa"/>
            <w:vAlign w:val="center"/>
          </w:tcPr>
          <w:p w:rsidR="006B684E" w:rsidRPr="002D4A61" w:rsidRDefault="006B684E" w:rsidP="006E2B4B">
            <w:pPr>
              <w:jc w:val="center"/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6053" w:type="dxa"/>
          </w:tcPr>
          <w:p w:rsidR="006B684E" w:rsidRPr="002D4A61" w:rsidRDefault="006B684E" w:rsidP="00377322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Цех столярный, назначение: нежилое здание, этажность - 1, общей площадью 229,8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 адрес (местонахождение) объекта: Амурская область, г. Благовещенск, с. Белогорье, кадастровый номер  28:01:000000:4148.</w:t>
            </w:r>
          </w:p>
          <w:p w:rsidR="006B684E" w:rsidRPr="002D4A61" w:rsidRDefault="006B684E" w:rsidP="00377322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999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объекта: Амурская область, г. Благовещенск с. Белогорье, ул. Релочная, 5, кадастровый номер 28:01:150009:72.</w:t>
            </w:r>
          </w:p>
          <w:p w:rsidR="006B684E" w:rsidRPr="002D4A61" w:rsidRDefault="006B684E" w:rsidP="00EB31E0">
            <w:pPr>
              <w:ind w:firstLine="252"/>
              <w:jc w:val="both"/>
            </w:pPr>
            <w:r w:rsidRPr="002D4A61">
              <w:rPr>
                <w:sz w:val="22"/>
                <w:szCs w:val="22"/>
              </w:rPr>
              <w:t>Рыночная стоимость земельного участка составляет  341 000  (триста сорок одна тысяча) рублей, НДС не облагается, и не включается в цену продажи лота.</w:t>
            </w:r>
          </w:p>
        </w:tc>
        <w:tc>
          <w:tcPr>
            <w:tcW w:w="1260" w:type="dxa"/>
          </w:tcPr>
          <w:p w:rsidR="006B684E" w:rsidRPr="002D4A61" w:rsidRDefault="006B684E" w:rsidP="00377322">
            <w:pPr>
              <w:jc w:val="center"/>
            </w:pP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243 000 рублей</w:t>
            </w:r>
          </w:p>
          <w:p w:rsidR="006B684E" w:rsidRPr="002D4A61" w:rsidRDefault="006B684E" w:rsidP="00377322">
            <w:pPr>
              <w:jc w:val="center"/>
            </w:pPr>
          </w:p>
        </w:tc>
        <w:tc>
          <w:tcPr>
            <w:tcW w:w="1260" w:type="dxa"/>
          </w:tcPr>
          <w:p w:rsidR="006B684E" w:rsidRDefault="006B684E" w:rsidP="00377322">
            <w:pPr>
              <w:jc w:val="center"/>
            </w:pPr>
          </w:p>
          <w:p w:rsidR="006B684E" w:rsidRDefault="006B684E" w:rsidP="00377322">
            <w:pPr>
              <w:jc w:val="center"/>
            </w:pPr>
            <w:r>
              <w:rPr>
                <w:sz w:val="22"/>
                <w:szCs w:val="22"/>
              </w:rPr>
              <w:t>48 600</w:t>
            </w:r>
          </w:p>
          <w:p w:rsidR="006B684E" w:rsidRPr="002D4A61" w:rsidRDefault="006B684E" w:rsidP="00377322">
            <w:pPr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6B684E" w:rsidRDefault="006B684E" w:rsidP="00377322">
            <w:pPr>
              <w:jc w:val="center"/>
              <w:rPr>
                <w:highlight w:val="yellow"/>
              </w:rPr>
            </w:pP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10 000</w:t>
            </w: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  <w:p w:rsidR="006B684E" w:rsidRPr="002D4A61" w:rsidRDefault="006B684E" w:rsidP="00377322">
            <w:pPr>
              <w:ind w:left="-108"/>
              <w:jc w:val="center"/>
            </w:pPr>
          </w:p>
        </w:tc>
      </w:tr>
      <w:tr w:rsidR="006B684E" w:rsidRPr="006E2673">
        <w:trPr>
          <w:trHeight w:val="699"/>
        </w:trPr>
        <w:tc>
          <w:tcPr>
            <w:tcW w:w="468" w:type="dxa"/>
            <w:vAlign w:val="center"/>
          </w:tcPr>
          <w:p w:rsidR="006B684E" w:rsidRPr="002D4A61" w:rsidRDefault="006B684E" w:rsidP="006E2B4B">
            <w:pPr>
              <w:jc w:val="center"/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6053" w:type="dxa"/>
          </w:tcPr>
          <w:p w:rsidR="006B684E" w:rsidRPr="002D4A61" w:rsidRDefault="006B684E" w:rsidP="00377322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этажность - 1, общая площадь 233,2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литер А, адрес (местонахождение) объекта: Амурская область, г. Благовещенск, пос. Зазейский, кадастровый номер 28:01:000000:3830.</w:t>
            </w:r>
          </w:p>
          <w:p w:rsidR="006B684E" w:rsidRPr="002D4A61" w:rsidRDefault="006B684E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297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рская область,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г. Благовещенск,  кадастровый номер  28:01:070003:74.</w:t>
            </w:r>
          </w:p>
          <w:p w:rsidR="006B684E" w:rsidRDefault="006B684E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209 000 (двести девять тысяч) рублей, НДС не облагается, и не включается в цену продажи лота.</w:t>
            </w:r>
          </w:p>
          <w:p w:rsidR="006B684E" w:rsidRPr="002D4A61" w:rsidRDefault="006B684E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684E" w:rsidRPr="002D4A61" w:rsidRDefault="006B684E" w:rsidP="00377322">
            <w:pPr>
              <w:jc w:val="center"/>
            </w:pP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218 000</w:t>
            </w: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6B684E" w:rsidRDefault="006B684E" w:rsidP="00377322">
            <w:pPr>
              <w:jc w:val="center"/>
            </w:pPr>
          </w:p>
          <w:p w:rsidR="006B684E" w:rsidRPr="002D4A61" w:rsidRDefault="006B684E" w:rsidP="00377322">
            <w:pPr>
              <w:jc w:val="center"/>
            </w:pPr>
            <w:r>
              <w:rPr>
                <w:sz w:val="22"/>
                <w:szCs w:val="22"/>
              </w:rPr>
              <w:t>43 600 рублей</w:t>
            </w:r>
          </w:p>
        </w:tc>
        <w:tc>
          <w:tcPr>
            <w:tcW w:w="1080" w:type="dxa"/>
          </w:tcPr>
          <w:p w:rsidR="006B684E" w:rsidRDefault="006B684E" w:rsidP="00377322">
            <w:pPr>
              <w:ind w:left="-108"/>
              <w:jc w:val="center"/>
            </w:pPr>
          </w:p>
          <w:p w:rsidR="006B684E" w:rsidRPr="002D4A61" w:rsidRDefault="006B684E" w:rsidP="00377322">
            <w:pPr>
              <w:ind w:left="-108"/>
              <w:jc w:val="center"/>
            </w:pPr>
            <w:r>
              <w:rPr>
                <w:sz w:val="22"/>
                <w:szCs w:val="22"/>
              </w:rPr>
              <w:t>10 000 рублей</w:t>
            </w:r>
          </w:p>
        </w:tc>
      </w:tr>
      <w:tr w:rsidR="006B684E" w:rsidRPr="006E2673">
        <w:trPr>
          <w:trHeight w:val="1304"/>
        </w:trPr>
        <w:tc>
          <w:tcPr>
            <w:tcW w:w="468" w:type="dxa"/>
            <w:vAlign w:val="center"/>
          </w:tcPr>
          <w:p w:rsidR="006B684E" w:rsidRPr="002D4A61" w:rsidRDefault="006B684E" w:rsidP="006E2B4B">
            <w:pPr>
              <w:jc w:val="center"/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6053" w:type="dxa"/>
          </w:tcPr>
          <w:p w:rsidR="006B684E" w:rsidRPr="002D4A61" w:rsidRDefault="006B684E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Торговый центр, назначение: нежилое здание, этажность - 2, общая площадь 1128,8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лит. А, адрес объекта: Амурская область, г. Благовещенск, с. Белогорье, ул. Рёлочная, д. 7, кадастровый номер 28:01:150009:123. </w:t>
            </w:r>
          </w:p>
          <w:p w:rsidR="006B684E" w:rsidRPr="002D4A61" w:rsidRDefault="006B684E" w:rsidP="00377322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Торговый центр, общая площадь 2 419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объекта: Амурская область, г. Благовещенск, с. Белогорье, ул. Рёлочная, д. 7,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 xml:space="preserve"> 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кадастровый номер 28:01:150009:24.</w:t>
            </w:r>
          </w:p>
          <w:p w:rsidR="006B684E" w:rsidRPr="002D4A61" w:rsidRDefault="006B684E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Рыночная стоимость земельного участка составляет 2 604 000 (два миллиона шестьсот четыре тысячи) рублей, НДС не облагается, и не включается в цену продажи лота.</w:t>
            </w:r>
          </w:p>
          <w:p w:rsidR="006B684E" w:rsidRPr="002D4A61" w:rsidRDefault="006B684E" w:rsidP="00377322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60" w:type="dxa"/>
          </w:tcPr>
          <w:p w:rsidR="006B684E" w:rsidRPr="002D4A61" w:rsidRDefault="006B684E" w:rsidP="00377322">
            <w:pPr>
              <w:jc w:val="center"/>
            </w:pP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2 695 000</w:t>
            </w: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260" w:type="dxa"/>
          </w:tcPr>
          <w:p w:rsidR="006B684E" w:rsidRDefault="006B684E" w:rsidP="00377322">
            <w:pPr>
              <w:jc w:val="center"/>
            </w:pPr>
          </w:p>
          <w:p w:rsidR="006B684E" w:rsidRPr="002D4A61" w:rsidRDefault="006B684E" w:rsidP="00377322">
            <w:pPr>
              <w:jc w:val="center"/>
            </w:pPr>
            <w:r>
              <w:rPr>
                <w:sz w:val="22"/>
                <w:szCs w:val="22"/>
              </w:rPr>
              <w:t>539</w:t>
            </w:r>
            <w:r w:rsidRPr="002D4A61">
              <w:rPr>
                <w:sz w:val="22"/>
                <w:szCs w:val="22"/>
              </w:rPr>
              <w:t> 000</w:t>
            </w:r>
          </w:p>
          <w:p w:rsidR="006B684E" w:rsidRPr="002D4A61" w:rsidRDefault="006B684E" w:rsidP="00377322">
            <w:pPr>
              <w:jc w:val="center"/>
            </w:pPr>
            <w:r w:rsidRPr="002D4A61">
              <w:rPr>
                <w:sz w:val="22"/>
                <w:szCs w:val="22"/>
              </w:rPr>
              <w:t>рублей</w:t>
            </w:r>
          </w:p>
        </w:tc>
        <w:tc>
          <w:tcPr>
            <w:tcW w:w="1080" w:type="dxa"/>
          </w:tcPr>
          <w:p w:rsidR="006B684E" w:rsidRDefault="006B684E" w:rsidP="00377322">
            <w:pPr>
              <w:ind w:left="-108"/>
              <w:jc w:val="center"/>
            </w:pPr>
          </w:p>
          <w:p w:rsidR="006B684E" w:rsidRDefault="006B684E" w:rsidP="00377322">
            <w:pPr>
              <w:ind w:left="-108"/>
              <w:jc w:val="center"/>
            </w:pPr>
            <w:r>
              <w:rPr>
                <w:sz w:val="22"/>
                <w:szCs w:val="22"/>
              </w:rPr>
              <w:t>100 000</w:t>
            </w:r>
          </w:p>
          <w:p w:rsidR="006B684E" w:rsidRPr="002D4A61" w:rsidRDefault="006B684E" w:rsidP="00377322">
            <w:pPr>
              <w:ind w:left="-108"/>
              <w:jc w:val="center"/>
            </w:pPr>
            <w:r>
              <w:rPr>
                <w:sz w:val="22"/>
                <w:szCs w:val="22"/>
              </w:rPr>
              <w:t>рублей</w:t>
            </w:r>
          </w:p>
        </w:tc>
      </w:tr>
    </w:tbl>
    <w:p w:rsidR="006B684E" w:rsidRDefault="006B684E" w:rsidP="0022409B">
      <w:pPr>
        <w:jc w:val="both"/>
        <w:rPr>
          <w:b/>
          <w:bCs/>
          <w:u w:val="single"/>
        </w:rPr>
      </w:pP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Способ приватизации муниципального имущества: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Аукцион – открытый по составу участников и по форме подачи предложений о цене муниципального имущества.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Форма подачи предложений о цене муниципального имущества: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Предложения о цене государственного имущества заявляются участниками аукциона открыто в ходе проведения торгов (открытая форма подачи предложений о цене).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Условия и сроки платежа, необходимые реквизиты счетов:</w:t>
      </w:r>
    </w:p>
    <w:p w:rsidR="006B684E" w:rsidRPr="00356484" w:rsidRDefault="006B684E" w:rsidP="00E2162D">
      <w:pPr>
        <w:tabs>
          <w:tab w:val="num" w:pos="0"/>
        </w:tabs>
        <w:ind w:firstLine="709"/>
        <w:jc w:val="both"/>
      </w:pPr>
      <w:r w:rsidRPr="00356484">
        <w:t xml:space="preserve">Оплата приобретаемого на аукционе муниципального имущества производится Победителем аукциона (Покупателем) в течение </w:t>
      </w:r>
      <w:r w:rsidRPr="00356484">
        <w:rPr>
          <w:color w:val="000000"/>
        </w:rPr>
        <w:t xml:space="preserve">10 календарных </w:t>
      </w:r>
      <w:r w:rsidRPr="00356484">
        <w:t>дней с даты заключения договора купли-продажи в размере, установленном по итогам аукциона цены продажи за вычетом суммы задатка, который засчитывается в оплату приобретаемого имущества.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Денежные средства должны быть внесены единовременно в безналичном порядке на счет Продавца. </w:t>
      </w:r>
    </w:p>
    <w:p w:rsidR="006B684E" w:rsidRPr="00356484" w:rsidRDefault="006B684E" w:rsidP="00E2162D">
      <w:pPr>
        <w:ind w:firstLine="540"/>
        <w:jc w:val="both"/>
      </w:pPr>
      <w:r w:rsidRPr="00356484"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Р/с № 40101810000000010003 в Отделение Благовещенск г. Благовещенск БИК 041012001, </w:t>
      </w:r>
      <w:r w:rsidRPr="00356484">
        <w:rPr>
          <w:b/>
          <w:bCs/>
        </w:rPr>
        <w:t>код платежа  012 114 02043 04 0000 410 (</w:t>
      </w:r>
      <w:r w:rsidRPr="00356484">
        <w:t xml:space="preserve">для перечисления оплаты за объекты недвижимого имущества), </w:t>
      </w:r>
      <w:r w:rsidRPr="00356484">
        <w:rPr>
          <w:b/>
          <w:bCs/>
        </w:rPr>
        <w:t xml:space="preserve">код платежа 01211406024040000430 </w:t>
      </w:r>
      <w:r w:rsidRPr="00356484">
        <w:t>(для перечисления оплаты за земельные участки).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Размер задатка, срок и порядок его внесения, необходимые реквизиты счетов: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Для участия в аукционе претендент вносит задаток в соответствии с договором о задатке на счет Продавца (в размере 20 % от начальной цены). 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</w:rPr>
        <w:t xml:space="preserve">Срок перечисления задатка – не позднее  </w:t>
      </w:r>
      <w:r w:rsidRPr="00356484">
        <w:rPr>
          <w:b/>
          <w:bCs/>
          <w:u w:val="single"/>
        </w:rPr>
        <w:t>«</w:t>
      </w:r>
      <w:r>
        <w:rPr>
          <w:b/>
          <w:bCs/>
          <w:u w:val="single"/>
        </w:rPr>
        <w:t>09</w:t>
      </w:r>
      <w:r w:rsidRPr="00356484">
        <w:rPr>
          <w:b/>
          <w:bCs/>
          <w:u w:val="single"/>
        </w:rPr>
        <w:t xml:space="preserve">» </w:t>
      </w:r>
      <w:r>
        <w:rPr>
          <w:b/>
          <w:bCs/>
          <w:u w:val="single"/>
        </w:rPr>
        <w:t>октября</w:t>
      </w:r>
      <w:r w:rsidRPr="00356484">
        <w:rPr>
          <w:b/>
          <w:bCs/>
          <w:u w:val="single"/>
        </w:rPr>
        <w:t xml:space="preserve"> 2018 года.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Договор о задатке заключается в порядке, предусмотренном статьей 428 Гражданского кодекса Российской Федерации.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 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6B684E" w:rsidRPr="00356484" w:rsidRDefault="006B684E" w:rsidP="00E2162D">
      <w:pPr>
        <w:ind w:firstLine="540"/>
        <w:jc w:val="both"/>
        <w:rPr>
          <w:b/>
          <w:bCs/>
        </w:rPr>
      </w:pPr>
      <w:r w:rsidRPr="00356484">
        <w:rPr>
          <w:b/>
          <w:bCs/>
        </w:rPr>
        <w:t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Р/с      № 40302810800003000035 в Отделение Благовещенск 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6B684E" w:rsidRPr="00356484" w:rsidRDefault="006B684E" w:rsidP="00E2162D">
      <w:pPr>
        <w:ind w:firstLine="540"/>
        <w:jc w:val="both"/>
      </w:pPr>
      <w:r w:rsidRPr="00356484"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Документом, подтверждающим поступление задатка, является выписка с лицевого счета,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Порядок, место, даты начала и окончания подачи заявок, предложений: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Подача и прием заявок, платежных документов, подтверждающих перечисление задатков, заключение договоров о задатке осуществляется по рабочим дням </w:t>
      </w:r>
      <w:r w:rsidRPr="00356484">
        <w:rPr>
          <w:b/>
          <w:bCs/>
        </w:rPr>
        <w:t xml:space="preserve">с  </w:t>
      </w:r>
      <w:r w:rsidRPr="00356484">
        <w:rPr>
          <w:b/>
          <w:bCs/>
          <w:u w:val="single"/>
        </w:rPr>
        <w:t>«</w:t>
      </w:r>
      <w:r>
        <w:rPr>
          <w:b/>
          <w:bCs/>
          <w:u w:val="single"/>
        </w:rPr>
        <w:t>14</w:t>
      </w:r>
      <w:r w:rsidRPr="00356484">
        <w:rPr>
          <w:b/>
          <w:bCs/>
          <w:u w:val="single"/>
        </w:rPr>
        <w:t xml:space="preserve">» </w:t>
      </w:r>
      <w:r>
        <w:rPr>
          <w:b/>
          <w:bCs/>
          <w:u w:val="single"/>
        </w:rPr>
        <w:t>сентября</w:t>
      </w:r>
      <w:r w:rsidRPr="0035648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</w:t>
      </w:r>
      <w:r w:rsidRPr="00356484">
        <w:rPr>
          <w:b/>
          <w:bCs/>
          <w:u w:val="single"/>
        </w:rPr>
        <w:t xml:space="preserve">2018 года по </w:t>
      </w:r>
      <w:r w:rsidRPr="00356484">
        <w:t xml:space="preserve">      </w:t>
      </w:r>
      <w:r w:rsidRPr="00356484">
        <w:rPr>
          <w:b/>
          <w:bCs/>
          <w:u w:val="single"/>
        </w:rPr>
        <w:t>«</w:t>
      </w:r>
      <w:r>
        <w:rPr>
          <w:b/>
          <w:bCs/>
          <w:u w:val="single"/>
        </w:rPr>
        <w:t>09</w:t>
      </w:r>
      <w:r w:rsidRPr="00356484">
        <w:rPr>
          <w:b/>
          <w:bCs/>
          <w:u w:val="single"/>
        </w:rPr>
        <w:t xml:space="preserve">» </w:t>
      </w:r>
      <w:r>
        <w:rPr>
          <w:b/>
          <w:bCs/>
          <w:u w:val="single"/>
        </w:rPr>
        <w:t>октября</w:t>
      </w:r>
      <w:r w:rsidRPr="0035648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</w:t>
      </w:r>
      <w:r w:rsidRPr="00356484">
        <w:rPr>
          <w:b/>
          <w:bCs/>
          <w:u w:val="single"/>
        </w:rPr>
        <w:t>2018 года включительно</w:t>
      </w:r>
      <w:r w:rsidRPr="00356484">
        <w:t xml:space="preserve"> по адресу: г. Благовещенск, ул. Б.Хмельницкого, д. 8/2,                 2 этаж, каб. 14.  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Образцы необходимых документов размещены на официальных сайтах в сети Интернет, а так же могут быть выданы Претенденту в Комитете по управлению имуществом муниципального образования города Благовещенска.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Одно лицо имеет право подать только одну заявку.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Рассмотрение заявок и документов претендентов осуществляется </w:t>
      </w:r>
      <w:r w:rsidRPr="00356484">
        <w:rPr>
          <w:b/>
          <w:bCs/>
          <w:u w:val="single"/>
        </w:rPr>
        <w:t>«</w:t>
      </w:r>
      <w:r>
        <w:rPr>
          <w:b/>
          <w:bCs/>
          <w:u w:val="single"/>
        </w:rPr>
        <w:t>12</w:t>
      </w:r>
      <w:r w:rsidRPr="00356484">
        <w:rPr>
          <w:b/>
          <w:bCs/>
          <w:u w:val="single"/>
        </w:rPr>
        <w:t xml:space="preserve">» </w:t>
      </w:r>
      <w:r>
        <w:rPr>
          <w:b/>
          <w:bCs/>
          <w:u w:val="single"/>
        </w:rPr>
        <w:t>октября</w:t>
      </w:r>
      <w:r w:rsidRPr="00356484">
        <w:rPr>
          <w:b/>
          <w:bCs/>
          <w:u w:val="single"/>
        </w:rPr>
        <w:t xml:space="preserve"> </w:t>
      </w:r>
      <w:r>
        <w:rPr>
          <w:b/>
          <w:bCs/>
          <w:u w:val="single"/>
        </w:rPr>
        <w:t xml:space="preserve"> </w:t>
      </w:r>
      <w:r w:rsidRPr="00356484">
        <w:rPr>
          <w:b/>
          <w:bCs/>
          <w:u w:val="single"/>
        </w:rPr>
        <w:t>2018 года</w:t>
      </w:r>
      <w:r w:rsidRPr="00356484"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Претенденты, признанные участниками аукциона, и претенденты, не допущенные к участию в аукционе, уведомляются о принятом решении путем вручения им, или их полномочным представителям под расписку соответствующего уведомления.</w:t>
      </w:r>
    </w:p>
    <w:p w:rsidR="006B684E" w:rsidRPr="00356484" w:rsidRDefault="006B684E" w:rsidP="00E2162D">
      <w:pPr>
        <w:pStyle w:val="Title"/>
        <w:tabs>
          <w:tab w:val="num" w:pos="0"/>
        </w:tabs>
        <w:ind w:right="0" w:firstLine="540"/>
        <w:jc w:val="both"/>
        <w:rPr>
          <w:b w:val="0"/>
          <w:bCs w:val="0"/>
          <w:sz w:val="24"/>
          <w:szCs w:val="24"/>
        </w:rPr>
      </w:pPr>
      <w:r w:rsidRPr="00356484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администрации города Благовещенска </w:t>
      </w:r>
      <w:r w:rsidRPr="00356484">
        <w:rPr>
          <w:b w:val="0"/>
          <w:bCs w:val="0"/>
          <w:sz w:val="24"/>
          <w:szCs w:val="24"/>
          <w:u w:val="single"/>
          <w:lang w:val="en-US"/>
        </w:rPr>
        <w:t>www</w:t>
      </w:r>
      <w:r w:rsidRPr="00356484">
        <w:rPr>
          <w:b w:val="0"/>
          <w:bCs w:val="0"/>
          <w:sz w:val="24"/>
          <w:szCs w:val="24"/>
          <w:u w:val="single"/>
        </w:rPr>
        <w:t>.</w:t>
      </w:r>
      <w:r w:rsidRPr="00356484">
        <w:rPr>
          <w:b w:val="0"/>
          <w:bCs w:val="0"/>
          <w:sz w:val="24"/>
          <w:szCs w:val="24"/>
          <w:u w:val="single"/>
          <w:lang w:val="en-US"/>
        </w:rPr>
        <w:t>admblag</w:t>
      </w:r>
      <w:r w:rsidRPr="00356484">
        <w:rPr>
          <w:b w:val="0"/>
          <w:bCs w:val="0"/>
          <w:sz w:val="24"/>
          <w:szCs w:val="24"/>
          <w:u w:val="single"/>
        </w:rPr>
        <w:t>.</w:t>
      </w:r>
      <w:r w:rsidRPr="00356484">
        <w:rPr>
          <w:b w:val="0"/>
          <w:bCs w:val="0"/>
          <w:sz w:val="24"/>
          <w:szCs w:val="24"/>
          <w:u w:val="single"/>
          <w:lang w:val="en-US"/>
        </w:rPr>
        <w:t>ru</w:t>
      </w:r>
      <w:r w:rsidRPr="00356484">
        <w:rPr>
          <w:b w:val="0"/>
          <w:bCs w:val="0"/>
          <w:sz w:val="24"/>
          <w:szCs w:val="24"/>
        </w:rPr>
        <w:t xml:space="preserve"> (</w:t>
      </w:r>
      <w:hyperlink r:id="rId5" w:history="1">
        <w:r w:rsidRPr="00356484">
          <w:rPr>
            <w:rStyle w:val="Hyperlink"/>
            <w:b w:val="0"/>
            <w:bCs w:val="0"/>
            <w:sz w:val="24"/>
            <w:szCs w:val="24"/>
            <w:lang w:val="en-US"/>
          </w:rPr>
          <w:t>www</w:t>
        </w:r>
        <w:r w:rsidRPr="00356484">
          <w:rPr>
            <w:rStyle w:val="Hyperlink"/>
            <w:b w:val="0"/>
            <w:bCs w:val="0"/>
            <w:sz w:val="24"/>
            <w:szCs w:val="24"/>
          </w:rPr>
          <w:t>.благовещенск.рф</w:t>
        </w:r>
      </w:hyperlink>
      <w:r w:rsidRPr="00356484">
        <w:rPr>
          <w:b w:val="0"/>
          <w:bCs w:val="0"/>
          <w:sz w:val="24"/>
          <w:szCs w:val="24"/>
        </w:rPr>
        <w:t>.)</w:t>
      </w:r>
      <w:r w:rsidRPr="00356484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Pr="00356484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6" w:history="1">
        <w:r w:rsidRPr="00356484">
          <w:rPr>
            <w:rStyle w:val="Hyperlink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356484">
        <w:rPr>
          <w:b w:val="0"/>
          <w:bCs w:val="0"/>
          <w:sz w:val="24"/>
          <w:szCs w:val="24"/>
        </w:rPr>
        <w:t xml:space="preserve">. 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Исчерпывающий перечень представляемых покупателями документов: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356484">
        <w:rPr>
          <w:i/>
          <w:iCs/>
        </w:rPr>
        <w:t xml:space="preserve">- </w:t>
      </w:r>
      <w:r w:rsidRPr="00356484">
        <w:t xml:space="preserve">заявка установленного образца – </w:t>
      </w:r>
      <w:r w:rsidRPr="00356484">
        <w:rPr>
          <w:b/>
          <w:bCs/>
        </w:rPr>
        <w:t>2 экз.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i/>
          <w:iCs/>
        </w:rPr>
      </w:pPr>
      <w:r w:rsidRPr="00356484">
        <w:rPr>
          <w:b/>
          <w:bCs/>
          <w:i/>
          <w:iCs/>
        </w:rPr>
        <w:t>для юридических лиц: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rPr>
          <w:i/>
          <w:iCs/>
        </w:rPr>
        <w:t xml:space="preserve">-  </w:t>
      </w:r>
      <w:r w:rsidRPr="00356484">
        <w:t xml:space="preserve">заверенные копии учредительных документов; 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356484">
        <w:t xml:space="preserve">- опись прилагаемых к заявке документов – </w:t>
      </w:r>
      <w:r w:rsidRPr="00356484">
        <w:rPr>
          <w:b/>
          <w:bCs/>
        </w:rPr>
        <w:t>2 экз.;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rPr>
          <w:b/>
          <w:bCs/>
          <w:i/>
          <w:iCs/>
        </w:rPr>
        <w:t>физические лица (индивидуальные предприниматели)</w:t>
      </w:r>
      <w:r w:rsidRPr="00356484">
        <w:rPr>
          <w:i/>
          <w:iCs/>
        </w:rPr>
        <w:t xml:space="preserve"> </w:t>
      </w:r>
      <w:r w:rsidRPr="00356484">
        <w:t>предъявляют: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- документ, удостоверяющий личность,  представляются копии всех его листов;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-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</w:t>
      </w:r>
    </w:p>
    <w:p w:rsidR="006B684E" w:rsidRPr="00356484" w:rsidRDefault="006B684E" w:rsidP="00E2162D">
      <w:pPr>
        <w:tabs>
          <w:tab w:val="num" w:pos="0"/>
        </w:tabs>
        <w:jc w:val="both"/>
      </w:pPr>
      <w:r w:rsidRPr="00356484">
        <w:t>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- опись прилагаемых к заявке документов – </w:t>
      </w:r>
      <w:r w:rsidRPr="00356484">
        <w:rPr>
          <w:b/>
          <w:bCs/>
        </w:rPr>
        <w:t>2 экз.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В соответствии с пунктами 1, 3 статьи 23 Гражданского кодекса РФ, пункта 6 статьи 7 Федерального закона от 27.07.2010 г. № 210-ФЗ «Об организации предоставления государственных и муниципальных услуг» </w:t>
      </w:r>
      <w:r w:rsidRPr="00356484">
        <w:rPr>
          <w:u w:val="single"/>
        </w:rPr>
        <w:t>заявители – индивидуальные предприниматели</w:t>
      </w:r>
      <w:r w:rsidRPr="00356484">
        <w:t xml:space="preserve"> предъявляют свидетельство о государственной регистрации в качестве индивидуального предпринимателя.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</w:rPr>
      </w:pPr>
      <w:r w:rsidRPr="00356484">
        <w:rPr>
          <w:b/>
          <w:bCs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356484">
        <w:rPr>
          <w:b/>
          <w:bCs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Одно лицо имеет право подать только одну заявку на каждый лот. В случае,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Срок заключения договора купли-продажи муниципального имущества: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 xml:space="preserve">По результатам аукциона продавец и победитель аукциона (покупатель) в течение </w:t>
      </w:r>
      <w:r w:rsidRPr="00356484">
        <w:rPr>
          <w:color w:val="000000"/>
        </w:rPr>
        <w:t xml:space="preserve">пяти рабочих </w:t>
      </w:r>
      <w:r w:rsidRPr="00356484">
        <w:t>дней с даты подведения итогов аукциона, заключают в соответствии с законодательством Российской Федерации договор купли-продажи имущества.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  <w:rPr>
          <w:b/>
          <w:bCs/>
          <w:u w:val="single"/>
        </w:rPr>
      </w:pPr>
      <w:r w:rsidRPr="00356484">
        <w:t xml:space="preserve">Заключение договора купли-продажи осуществляется с </w:t>
      </w:r>
      <w:r w:rsidRPr="00356484">
        <w:rPr>
          <w:b/>
          <w:bCs/>
          <w:u w:val="single"/>
        </w:rPr>
        <w:t>«1</w:t>
      </w:r>
      <w:r>
        <w:rPr>
          <w:b/>
          <w:bCs/>
          <w:u w:val="single"/>
        </w:rPr>
        <w:t>8</w:t>
      </w:r>
      <w:r w:rsidRPr="00356484">
        <w:rPr>
          <w:b/>
          <w:bCs/>
          <w:u w:val="single"/>
        </w:rPr>
        <w:t xml:space="preserve">» </w:t>
      </w:r>
      <w:r>
        <w:rPr>
          <w:b/>
          <w:bCs/>
          <w:u w:val="single"/>
        </w:rPr>
        <w:t>октября</w:t>
      </w:r>
      <w:r w:rsidRPr="00356484">
        <w:rPr>
          <w:b/>
          <w:bCs/>
          <w:u w:val="single"/>
        </w:rPr>
        <w:t xml:space="preserve"> 2018 года по                  «</w:t>
      </w:r>
      <w:r>
        <w:rPr>
          <w:b/>
          <w:bCs/>
          <w:u w:val="single"/>
        </w:rPr>
        <w:t>24</w:t>
      </w:r>
      <w:r w:rsidRPr="00356484">
        <w:rPr>
          <w:b/>
          <w:bCs/>
          <w:u w:val="single"/>
        </w:rPr>
        <w:t xml:space="preserve">» </w:t>
      </w:r>
      <w:r>
        <w:rPr>
          <w:b/>
          <w:bCs/>
          <w:u w:val="single"/>
        </w:rPr>
        <w:t>октября</w:t>
      </w:r>
      <w:r w:rsidRPr="00356484">
        <w:rPr>
          <w:b/>
          <w:bCs/>
          <w:u w:val="single"/>
        </w:rPr>
        <w:t xml:space="preserve">  2018 года  </w:t>
      </w:r>
      <w:r w:rsidRPr="00356484">
        <w:t xml:space="preserve"> включительно по адресу: г. Благовещенск, ул. Б.Хмельницкого, д. 8/2,                2 этаж, каб. 14.  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6B684E" w:rsidRPr="00356484" w:rsidRDefault="006B684E" w:rsidP="00E2162D">
      <w:pPr>
        <w:tabs>
          <w:tab w:val="num" w:pos="0"/>
        </w:tabs>
        <w:ind w:firstLine="540"/>
        <w:jc w:val="both"/>
      </w:pPr>
      <w:r w:rsidRPr="00356484">
        <w:t>Порядок ознакомления с иной информацией, условиями договора купли-продажи муниципального имущества:</w:t>
      </w:r>
    </w:p>
    <w:p w:rsidR="006B684E" w:rsidRPr="00356484" w:rsidRDefault="006B684E" w:rsidP="00E2162D">
      <w:pPr>
        <w:pStyle w:val="Title"/>
        <w:tabs>
          <w:tab w:val="num" w:pos="-284"/>
          <w:tab w:val="num" w:pos="0"/>
        </w:tabs>
        <w:ind w:right="0" w:firstLine="540"/>
        <w:jc w:val="both"/>
        <w:rPr>
          <w:b w:val="0"/>
          <w:bCs w:val="0"/>
          <w:i/>
          <w:iCs/>
          <w:sz w:val="24"/>
          <w:szCs w:val="24"/>
        </w:rPr>
      </w:pPr>
      <w:r w:rsidRPr="00356484">
        <w:rPr>
          <w:b w:val="0"/>
          <w:bCs w:val="0"/>
          <w:i/>
          <w:iCs/>
          <w:sz w:val="24"/>
          <w:szCs w:val="24"/>
        </w:rPr>
        <w:t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9:00 до 13:00 и с 14:00 до 18:00 по адресу: г. Благовещенск, ул. Б.Хмельницкого, д. 8/2, 2 этаж, каб. 14, тел</w:t>
      </w:r>
      <w:r w:rsidRPr="00356484">
        <w:rPr>
          <w:b w:val="0"/>
          <w:bCs w:val="0"/>
          <w:i/>
          <w:iCs/>
          <w:color w:val="000000"/>
          <w:sz w:val="24"/>
          <w:szCs w:val="24"/>
        </w:rPr>
        <w:t xml:space="preserve">: (416-2) 22-37-17, либо на официальном сайте администрации города Благовещенска </w:t>
      </w:r>
      <w:r w:rsidRPr="00356484">
        <w:rPr>
          <w:b w:val="0"/>
          <w:bCs w:val="0"/>
          <w:sz w:val="24"/>
          <w:szCs w:val="24"/>
          <w:u w:val="single"/>
          <w:lang w:val="en-US"/>
        </w:rPr>
        <w:t>www</w:t>
      </w:r>
      <w:r w:rsidRPr="00356484">
        <w:rPr>
          <w:b w:val="0"/>
          <w:bCs w:val="0"/>
          <w:sz w:val="24"/>
          <w:szCs w:val="24"/>
          <w:u w:val="single"/>
        </w:rPr>
        <w:t>.</w:t>
      </w:r>
      <w:r w:rsidRPr="00356484">
        <w:rPr>
          <w:b w:val="0"/>
          <w:bCs w:val="0"/>
          <w:sz w:val="24"/>
          <w:szCs w:val="24"/>
          <w:u w:val="single"/>
          <w:lang w:val="en-US"/>
        </w:rPr>
        <w:t>admblag</w:t>
      </w:r>
      <w:r w:rsidRPr="00356484">
        <w:rPr>
          <w:b w:val="0"/>
          <w:bCs w:val="0"/>
          <w:sz w:val="24"/>
          <w:szCs w:val="24"/>
          <w:u w:val="single"/>
        </w:rPr>
        <w:t>.</w:t>
      </w:r>
      <w:r w:rsidRPr="00356484">
        <w:rPr>
          <w:b w:val="0"/>
          <w:bCs w:val="0"/>
          <w:sz w:val="24"/>
          <w:szCs w:val="24"/>
          <w:u w:val="single"/>
          <w:lang w:val="en-US"/>
        </w:rPr>
        <w:t>ru</w:t>
      </w:r>
      <w:r w:rsidRPr="00356484">
        <w:rPr>
          <w:b w:val="0"/>
          <w:bCs w:val="0"/>
          <w:sz w:val="24"/>
          <w:szCs w:val="24"/>
        </w:rPr>
        <w:t xml:space="preserve"> (</w:t>
      </w:r>
      <w:hyperlink r:id="rId7" w:history="1">
        <w:r w:rsidRPr="00356484">
          <w:rPr>
            <w:rStyle w:val="Hyperlink"/>
            <w:b w:val="0"/>
            <w:bCs w:val="0"/>
            <w:sz w:val="24"/>
            <w:szCs w:val="24"/>
            <w:lang w:val="en-US"/>
          </w:rPr>
          <w:t>www</w:t>
        </w:r>
        <w:r w:rsidRPr="00356484">
          <w:rPr>
            <w:rStyle w:val="Hyperlink"/>
            <w:b w:val="0"/>
            <w:bCs w:val="0"/>
            <w:sz w:val="24"/>
            <w:szCs w:val="24"/>
          </w:rPr>
          <w:t>.благовещенск.рф</w:t>
        </w:r>
      </w:hyperlink>
      <w:r w:rsidRPr="00356484">
        <w:rPr>
          <w:b w:val="0"/>
          <w:bCs w:val="0"/>
          <w:sz w:val="24"/>
          <w:szCs w:val="24"/>
        </w:rPr>
        <w:t>.)</w:t>
      </w:r>
      <w:r w:rsidRPr="00356484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и на официальном сайте Российской Федерации </w:t>
      </w:r>
      <w:hyperlink r:id="rId8" w:history="1">
        <w:r w:rsidRPr="00356484">
          <w:rPr>
            <w:rStyle w:val="Hyperlink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356484">
        <w:rPr>
          <w:b w:val="0"/>
          <w:bCs w:val="0"/>
          <w:sz w:val="24"/>
          <w:szCs w:val="24"/>
        </w:rPr>
        <w:t>.</w:t>
      </w:r>
      <w:r w:rsidRPr="00356484">
        <w:rPr>
          <w:b w:val="0"/>
          <w:bCs w:val="0"/>
          <w:i/>
          <w:iCs/>
          <w:sz w:val="24"/>
          <w:szCs w:val="24"/>
        </w:rPr>
        <w:t xml:space="preserve"> </w:t>
      </w:r>
    </w:p>
    <w:p w:rsidR="006B684E" w:rsidRPr="00356484" w:rsidRDefault="006B684E" w:rsidP="00E2162D">
      <w:pPr>
        <w:tabs>
          <w:tab w:val="left" w:pos="6663"/>
        </w:tabs>
        <w:ind w:firstLine="540"/>
        <w:jc w:val="both"/>
      </w:pPr>
      <w:r w:rsidRPr="00356484"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6B684E" w:rsidRPr="00356484" w:rsidRDefault="006B684E" w:rsidP="00E2162D">
      <w:pPr>
        <w:ind w:firstLine="540"/>
        <w:jc w:val="both"/>
      </w:pPr>
      <w:r w:rsidRPr="00356484"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6B684E" w:rsidRPr="00356484" w:rsidRDefault="006B684E" w:rsidP="00E2162D">
      <w:pPr>
        <w:ind w:firstLine="540"/>
        <w:jc w:val="both"/>
        <w:rPr>
          <w:i/>
          <w:iCs/>
        </w:rPr>
      </w:pPr>
      <w:r w:rsidRPr="00356484">
        <w:rPr>
          <w:i/>
          <w:iCs/>
        </w:rPr>
        <w:t>Ограничения участия отдельных категорий физических лиц и юридических лиц в приватизации муниципального имущества:</w:t>
      </w:r>
    </w:p>
    <w:p w:rsidR="006B684E" w:rsidRPr="00356484" w:rsidRDefault="006B684E" w:rsidP="005C6876">
      <w:pPr>
        <w:autoSpaceDE w:val="0"/>
        <w:autoSpaceDN w:val="0"/>
        <w:adjustRightInd w:val="0"/>
        <w:ind w:firstLine="539"/>
        <w:jc w:val="both"/>
      </w:pPr>
      <w:r w:rsidRPr="00356484">
        <w:t>К участию в аукционе допускаются любые физические, юридические лица и индивидуальные предприниматели, за исключением:</w:t>
      </w:r>
    </w:p>
    <w:p w:rsidR="006B684E" w:rsidRPr="00356484" w:rsidRDefault="006B684E" w:rsidP="005C6876">
      <w:pPr>
        <w:autoSpaceDE w:val="0"/>
        <w:autoSpaceDN w:val="0"/>
        <w:adjustRightInd w:val="0"/>
        <w:ind w:firstLine="539"/>
        <w:jc w:val="both"/>
      </w:pPr>
      <w:r w:rsidRPr="00356484">
        <w:t xml:space="preserve"> государственных и муниципальных унитарных предприятий, государственных и муниципальных учреждений, </w:t>
      </w:r>
    </w:p>
    <w:p w:rsidR="006B684E" w:rsidRPr="00356484" w:rsidRDefault="006B684E" w:rsidP="005C6876">
      <w:pPr>
        <w:autoSpaceDE w:val="0"/>
        <w:autoSpaceDN w:val="0"/>
        <w:adjustRightInd w:val="0"/>
        <w:ind w:firstLine="539"/>
        <w:jc w:val="both"/>
      </w:pPr>
      <w:r w:rsidRPr="00356484"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25 %, </w:t>
      </w:r>
    </w:p>
    <w:p w:rsidR="006B684E" w:rsidRPr="00356484" w:rsidRDefault="006B684E" w:rsidP="003761EC">
      <w:pPr>
        <w:autoSpaceDE w:val="0"/>
        <w:autoSpaceDN w:val="0"/>
        <w:adjustRightInd w:val="0"/>
        <w:ind w:firstLine="539"/>
        <w:jc w:val="both"/>
        <w:rPr>
          <w:b/>
          <w:bCs/>
          <w:u w:val="single"/>
        </w:rPr>
      </w:pPr>
      <w:r w:rsidRPr="00356484"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</w:r>
    </w:p>
    <w:p w:rsidR="006B684E" w:rsidRPr="00356484" w:rsidRDefault="006B684E" w:rsidP="00E2162D">
      <w:pPr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Порядок определения победителя аукциона:</w:t>
      </w:r>
    </w:p>
    <w:p w:rsidR="006B684E" w:rsidRPr="00356484" w:rsidRDefault="006B684E" w:rsidP="00E2162D">
      <w:pPr>
        <w:ind w:firstLine="540"/>
        <w:jc w:val="both"/>
      </w:pPr>
      <w:r w:rsidRPr="00356484"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в день проведения аукциона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 или его полномочному представителю под расписку в день  подведения итогов аукциона.</w:t>
      </w:r>
    </w:p>
    <w:p w:rsidR="006B684E" w:rsidRPr="00356484" w:rsidRDefault="006B684E" w:rsidP="00E2162D">
      <w:pPr>
        <w:ind w:firstLine="540"/>
        <w:jc w:val="both"/>
      </w:pPr>
      <w:r w:rsidRPr="00356484">
        <w:t>Аукцион, в котором принял участие только один участник, признается несостоявшимся.</w:t>
      </w:r>
    </w:p>
    <w:p w:rsidR="006B684E" w:rsidRPr="00356484" w:rsidRDefault="006B684E" w:rsidP="00E2162D">
      <w:pPr>
        <w:ind w:firstLine="540"/>
        <w:jc w:val="both"/>
        <w:rPr>
          <w:b/>
          <w:bCs/>
          <w:u w:val="single"/>
        </w:rPr>
      </w:pPr>
      <w:r w:rsidRPr="00356484">
        <w:rPr>
          <w:b/>
          <w:bCs/>
          <w:u w:val="single"/>
        </w:rPr>
        <w:t>Место и срок подведения итогов продажи муниципального имущества:</w:t>
      </w:r>
    </w:p>
    <w:p w:rsidR="006B684E" w:rsidRPr="00356484" w:rsidRDefault="006B684E" w:rsidP="00E2162D">
      <w:pPr>
        <w:ind w:firstLine="540"/>
        <w:jc w:val="both"/>
      </w:pPr>
      <w:r w:rsidRPr="00356484">
        <w:t>Оплата приобретаемого покупателем имущества</w:t>
      </w:r>
      <w:r w:rsidRPr="00356484">
        <w:rPr>
          <w:b/>
          <w:bCs/>
        </w:rPr>
        <w:t xml:space="preserve"> </w:t>
      </w:r>
      <w:r w:rsidRPr="00356484">
        <w:t xml:space="preserve">производится в безналичном порядке единовременно в валюте РФ (рублях) производится в течение 10 календарных дней с момента подписания сторонами договора купли-продажи путем перечисления денежных средств в порядке, определенном в договоре купли-продажи. Задаток, внесенный покупателем на счет Организатора торгов, засчитывается в оплату приобретаемого имущества. </w:t>
      </w:r>
    </w:p>
    <w:p w:rsidR="006B684E" w:rsidRPr="00356484" w:rsidRDefault="006B684E" w:rsidP="00E2162D">
      <w:pPr>
        <w:ind w:firstLine="540"/>
        <w:jc w:val="both"/>
      </w:pPr>
      <w:r w:rsidRPr="00356484">
        <w:t>При уклонении (отказе) победителя аукциона от заключения в установленный срок договора купли-продажи имущества задаток ему не возвращается, результаты аукциона аннулируются, а победитель утрачивает право на заключение указанного договора купли-продажи.</w:t>
      </w:r>
    </w:p>
    <w:p w:rsidR="006B684E" w:rsidRPr="00356484" w:rsidRDefault="006B684E" w:rsidP="00E2162D">
      <w:pPr>
        <w:tabs>
          <w:tab w:val="num" w:pos="-180"/>
          <w:tab w:val="num" w:pos="1980"/>
        </w:tabs>
        <w:autoSpaceDE w:val="0"/>
        <w:autoSpaceDN w:val="0"/>
        <w:adjustRightInd w:val="0"/>
        <w:ind w:firstLine="540"/>
        <w:jc w:val="both"/>
      </w:pPr>
      <w:r w:rsidRPr="00356484">
        <w:t>Передача имущества осуществляется по акту приема-передачи, не позднее 30 (тридцати) дней после дня полной оплаты имущества. С даты подписания акта приема-передачи продавцом ответственность за сохранность имущества, равно как и риск случайной порчи или гибели имущества, несет покупатель.</w:t>
      </w:r>
    </w:p>
    <w:p w:rsidR="006B684E" w:rsidRPr="00356484" w:rsidRDefault="006B684E" w:rsidP="00E2162D">
      <w:pPr>
        <w:ind w:firstLine="540"/>
        <w:jc w:val="both"/>
      </w:pPr>
      <w:r w:rsidRPr="00356484">
        <w:t>Право собственности на имущество переходит к покупателю в порядке, установленном действующим законодательством Российской Федерации. Расходы на оформление права собственности относятся на покупателя (победителя аукциона).</w:t>
      </w:r>
    </w:p>
    <w:p w:rsidR="006B684E" w:rsidRDefault="006B684E" w:rsidP="005C6876">
      <w:pPr>
        <w:ind w:firstLine="540"/>
        <w:jc w:val="both"/>
      </w:pPr>
      <w:r w:rsidRPr="00356484">
        <w:t>Информация обо всех предыдущих торгах по продаже муниципального имущества, объявленных в течение года, предшествующего его прода</w:t>
      </w:r>
      <w:r>
        <w:t>же:</w:t>
      </w:r>
    </w:p>
    <w:p w:rsidR="006B684E" w:rsidRDefault="006B684E" w:rsidP="005C6876">
      <w:pPr>
        <w:ind w:firstLine="540"/>
        <w:jc w:val="both"/>
      </w:pPr>
      <w:r>
        <w:t>Лот № 1 – муниципальное имущество в указанный период на торги выставлялось 1 раз;</w:t>
      </w:r>
    </w:p>
    <w:p w:rsidR="006B684E" w:rsidRDefault="006B684E" w:rsidP="005C6876">
      <w:pPr>
        <w:ind w:firstLine="540"/>
        <w:jc w:val="both"/>
      </w:pPr>
      <w:r>
        <w:t>Лот № 2 – муниципальное имущество в указанный период на торги выставлялось 1 раз;</w:t>
      </w:r>
    </w:p>
    <w:p w:rsidR="006B684E" w:rsidRDefault="006B684E" w:rsidP="005C6876">
      <w:pPr>
        <w:ind w:firstLine="540"/>
        <w:jc w:val="both"/>
      </w:pPr>
      <w:r>
        <w:t>Лот № 3 – муниципальное имущество в указанный период на торги выставлялось 1 раз;</w:t>
      </w:r>
    </w:p>
    <w:p w:rsidR="006B684E" w:rsidRDefault="006B684E" w:rsidP="005C6876">
      <w:pPr>
        <w:ind w:firstLine="540"/>
        <w:jc w:val="both"/>
      </w:pPr>
      <w:r>
        <w:t>Лот № 4 – муниципальное имущество в указанный период на торги выставлялось 1 раз;</w:t>
      </w:r>
    </w:p>
    <w:p w:rsidR="006B684E" w:rsidRDefault="006B684E" w:rsidP="005C6876">
      <w:pPr>
        <w:ind w:firstLine="540"/>
        <w:jc w:val="both"/>
      </w:pPr>
      <w:r>
        <w:t>Лот № 5 – муниципальное имущество в указанный период на торги выставлялось 1 раз;</w:t>
      </w:r>
    </w:p>
    <w:p w:rsidR="006B684E" w:rsidRDefault="006B684E" w:rsidP="005C6876">
      <w:pPr>
        <w:ind w:firstLine="540"/>
        <w:jc w:val="both"/>
      </w:pPr>
      <w:r>
        <w:t>Лот № 6 – муниципальное имущество в указанный период на торги выставлялось 1 раз;</w:t>
      </w:r>
      <w:r w:rsidRPr="00356484">
        <w:t xml:space="preserve"> </w:t>
      </w:r>
    </w:p>
    <w:p w:rsidR="006B684E" w:rsidRPr="00356484" w:rsidRDefault="006B684E" w:rsidP="005C6876">
      <w:pPr>
        <w:ind w:firstLine="540"/>
        <w:jc w:val="both"/>
      </w:pPr>
      <w:r>
        <w:t>Лот № 7 – муниципальное имущество в указанный период на торги выставлялось 1 раз.</w:t>
      </w:r>
      <w:r w:rsidRPr="00356484">
        <w:t xml:space="preserve">       </w:t>
      </w:r>
    </w:p>
    <w:p w:rsidR="006B684E" w:rsidRPr="00356484" w:rsidRDefault="006B684E" w:rsidP="00E2162D">
      <w:pPr>
        <w:ind w:firstLine="540"/>
      </w:pPr>
    </w:p>
    <w:p w:rsidR="006B684E" w:rsidRDefault="006B684E" w:rsidP="00E2162D">
      <w:pPr>
        <w:ind w:firstLine="540"/>
      </w:pPr>
    </w:p>
    <w:p w:rsidR="006B684E" w:rsidRPr="00356484" w:rsidRDefault="006B684E" w:rsidP="00E2162D">
      <w:pPr>
        <w:ind w:firstLine="540"/>
      </w:pPr>
    </w:p>
    <w:p w:rsidR="006B684E" w:rsidRPr="00356484" w:rsidRDefault="006B684E" w:rsidP="00892CAD">
      <w:r w:rsidRPr="00356484">
        <w:t>Председатель Комитета                                                                                                       О.А.Богданова</w:t>
      </w:r>
    </w:p>
    <w:p w:rsidR="006B684E" w:rsidRPr="00356484" w:rsidRDefault="006B684E" w:rsidP="007445CE"/>
    <w:p w:rsidR="006B684E" w:rsidRDefault="006B684E" w:rsidP="0022409B">
      <w:pPr>
        <w:pStyle w:val="BodyTextIndent"/>
        <w:tabs>
          <w:tab w:val="left" w:pos="9923"/>
        </w:tabs>
        <w:ind w:left="0" w:right="27"/>
      </w:pPr>
    </w:p>
    <w:p w:rsidR="006B684E" w:rsidRDefault="006B684E" w:rsidP="0022409B">
      <w:pPr>
        <w:pStyle w:val="BodyTextIndent"/>
        <w:tabs>
          <w:tab w:val="left" w:pos="9923"/>
        </w:tabs>
        <w:ind w:left="0" w:right="27"/>
      </w:pPr>
    </w:p>
    <w:p w:rsidR="006B684E" w:rsidRDefault="006B684E" w:rsidP="0022409B">
      <w:pPr>
        <w:pStyle w:val="BodyTextIndent"/>
        <w:tabs>
          <w:tab w:val="left" w:pos="9923"/>
        </w:tabs>
        <w:ind w:left="0" w:right="27"/>
      </w:pPr>
    </w:p>
    <w:p w:rsidR="006B684E" w:rsidRPr="00356484" w:rsidRDefault="006B684E" w:rsidP="0022409B">
      <w:pPr>
        <w:pStyle w:val="BodyTextIndent"/>
        <w:tabs>
          <w:tab w:val="left" w:pos="9923"/>
        </w:tabs>
        <w:ind w:left="0" w:right="27"/>
      </w:pPr>
    </w:p>
    <w:p w:rsidR="006B684E" w:rsidRDefault="006B684E" w:rsidP="0022409B">
      <w:pPr>
        <w:pStyle w:val="BodyTextIndent"/>
        <w:tabs>
          <w:tab w:val="left" w:pos="9923"/>
        </w:tabs>
        <w:ind w:left="0" w:right="27"/>
      </w:pPr>
    </w:p>
    <w:sectPr w:rsidR="006B684E" w:rsidSect="00E47B4A">
      <w:pgSz w:w="11906" w:h="16838"/>
      <w:pgMar w:top="567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210541"/>
    <w:multiLevelType w:val="hybridMultilevel"/>
    <w:tmpl w:val="3A040A14"/>
    <w:lvl w:ilvl="0" w:tplc="97B2F082">
      <w:start w:val="1"/>
      <w:numFmt w:val="decimal"/>
      <w:lvlText w:val="%1."/>
      <w:lvlJc w:val="left"/>
      <w:pPr>
        <w:ind w:left="1440" w:hanging="84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C7E58"/>
    <w:rsid w:val="000005F7"/>
    <w:rsid w:val="0000171C"/>
    <w:rsid w:val="0000179E"/>
    <w:rsid w:val="00001CF7"/>
    <w:rsid w:val="00001D0E"/>
    <w:rsid w:val="00002A77"/>
    <w:rsid w:val="0000436B"/>
    <w:rsid w:val="00007978"/>
    <w:rsid w:val="0001020C"/>
    <w:rsid w:val="00010D2A"/>
    <w:rsid w:val="00013DF2"/>
    <w:rsid w:val="000143DC"/>
    <w:rsid w:val="00014633"/>
    <w:rsid w:val="00014AF2"/>
    <w:rsid w:val="00016581"/>
    <w:rsid w:val="000179A0"/>
    <w:rsid w:val="00020163"/>
    <w:rsid w:val="00020930"/>
    <w:rsid w:val="00020CF2"/>
    <w:rsid w:val="00021A71"/>
    <w:rsid w:val="00021C51"/>
    <w:rsid w:val="0002358C"/>
    <w:rsid w:val="00023D5C"/>
    <w:rsid w:val="00024907"/>
    <w:rsid w:val="00024DE8"/>
    <w:rsid w:val="00025025"/>
    <w:rsid w:val="00026B18"/>
    <w:rsid w:val="00026BAC"/>
    <w:rsid w:val="000276ED"/>
    <w:rsid w:val="00027715"/>
    <w:rsid w:val="00033972"/>
    <w:rsid w:val="000360BD"/>
    <w:rsid w:val="0003681D"/>
    <w:rsid w:val="00040942"/>
    <w:rsid w:val="000410CA"/>
    <w:rsid w:val="00041610"/>
    <w:rsid w:val="00043397"/>
    <w:rsid w:val="00044692"/>
    <w:rsid w:val="00047F49"/>
    <w:rsid w:val="000502CB"/>
    <w:rsid w:val="00050722"/>
    <w:rsid w:val="00051646"/>
    <w:rsid w:val="00052369"/>
    <w:rsid w:val="00052500"/>
    <w:rsid w:val="00053689"/>
    <w:rsid w:val="00053E0B"/>
    <w:rsid w:val="00054420"/>
    <w:rsid w:val="000554CD"/>
    <w:rsid w:val="00055E53"/>
    <w:rsid w:val="0005604C"/>
    <w:rsid w:val="0006324E"/>
    <w:rsid w:val="00063AC9"/>
    <w:rsid w:val="0006416F"/>
    <w:rsid w:val="0006441D"/>
    <w:rsid w:val="000660F7"/>
    <w:rsid w:val="000702FC"/>
    <w:rsid w:val="000712E4"/>
    <w:rsid w:val="00072555"/>
    <w:rsid w:val="000739B8"/>
    <w:rsid w:val="00074F7D"/>
    <w:rsid w:val="00075009"/>
    <w:rsid w:val="00075E6E"/>
    <w:rsid w:val="0007727E"/>
    <w:rsid w:val="0008151D"/>
    <w:rsid w:val="000818BE"/>
    <w:rsid w:val="00082845"/>
    <w:rsid w:val="00082EAE"/>
    <w:rsid w:val="00083B77"/>
    <w:rsid w:val="00085008"/>
    <w:rsid w:val="0008706C"/>
    <w:rsid w:val="000875C9"/>
    <w:rsid w:val="00090929"/>
    <w:rsid w:val="00090F26"/>
    <w:rsid w:val="00091CD6"/>
    <w:rsid w:val="0009428F"/>
    <w:rsid w:val="0009434B"/>
    <w:rsid w:val="000947AC"/>
    <w:rsid w:val="00096589"/>
    <w:rsid w:val="00096DB6"/>
    <w:rsid w:val="000972FC"/>
    <w:rsid w:val="00097A8F"/>
    <w:rsid w:val="00097CEB"/>
    <w:rsid w:val="000A143E"/>
    <w:rsid w:val="000A156E"/>
    <w:rsid w:val="000A2408"/>
    <w:rsid w:val="000A62E2"/>
    <w:rsid w:val="000A6356"/>
    <w:rsid w:val="000A663B"/>
    <w:rsid w:val="000A6981"/>
    <w:rsid w:val="000A741A"/>
    <w:rsid w:val="000A7862"/>
    <w:rsid w:val="000B0BEA"/>
    <w:rsid w:val="000B0F90"/>
    <w:rsid w:val="000B2EA6"/>
    <w:rsid w:val="000B3570"/>
    <w:rsid w:val="000B48A9"/>
    <w:rsid w:val="000B55E7"/>
    <w:rsid w:val="000B633B"/>
    <w:rsid w:val="000C1E4D"/>
    <w:rsid w:val="000C2D0A"/>
    <w:rsid w:val="000C2F38"/>
    <w:rsid w:val="000C33C4"/>
    <w:rsid w:val="000C482E"/>
    <w:rsid w:val="000C4E31"/>
    <w:rsid w:val="000C550B"/>
    <w:rsid w:val="000C5754"/>
    <w:rsid w:val="000C5C0F"/>
    <w:rsid w:val="000C6CD2"/>
    <w:rsid w:val="000C7D83"/>
    <w:rsid w:val="000D1443"/>
    <w:rsid w:val="000D1732"/>
    <w:rsid w:val="000D1834"/>
    <w:rsid w:val="000D6663"/>
    <w:rsid w:val="000D7B1E"/>
    <w:rsid w:val="000E1DA3"/>
    <w:rsid w:val="000E2476"/>
    <w:rsid w:val="000E413A"/>
    <w:rsid w:val="000E43A5"/>
    <w:rsid w:val="000E5834"/>
    <w:rsid w:val="000E73E1"/>
    <w:rsid w:val="000F084A"/>
    <w:rsid w:val="000F11ED"/>
    <w:rsid w:val="000F3580"/>
    <w:rsid w:val="000F3B8B"/>
    <w:rsid w:val="000F47B2"/>
    <w:rsid w:val="000F72A3"/>
    <w:rsid w:val="001020C7"/>
    <w:rsid w:val="00103550"/>
    <w:rsid w:val="00103E02"/>
    <w:rsid w:val="001040B6"/>
    <w:rsid w:val="00107BC5"/>
    <w:rsid w:val="00107DD8"/>
    <w:rsid w:val="0011031A"/>
    <w:rsid w:val="001114DB"/>
    <w:rsid w:val="00112F9C"/>
    <w:rsid w:val="00114454"/>
    <w:rsid w:val="00114920"/>
    <w:rsid w:val="001151C8"/>
    <w:rsid w:val="00117D5C"/>
    <w:rsid w:val="00117DF8"/>
    <w:rsid w:val="001208D5"/>
    <w:rsid w:val="00120F12"/>
    <w:rsid w:val="00121916"/>
    <w:rsid w:val="00121D20"/>
    <w:rsid w:val="001228C6"/>
    <w:rsid w:val="001233D5"/>
    <w:rsid w:val="0012393D"/>
    <w:rsid w:val="00123DF6"/>
    <w:rsid w:val="001243AA"/>
    <w:rsid w:val="00125F15"/>
    <w:rsid w:val="00125F48"/>
    <w:rsid w:val="001302D7"/>
    <w:rsid w:val="00130C53"/>
    <w:rsid w:val="0013159C"/>
    <w:rsid w:val="00132D17"/>
    <w:rsid w:val="001331BC"/>
    <w:rsid w:val="001331CF"/>
    <w:rsid w:val="0013385D"/>
    <w:rsid w:val="001346E0"/>
    <w:rsid w:val="00136B99"/>
    <w:rsid w:val="0014016D"/>
    <w:rsid w:val="0014387B"/>
    <w:rsid w:val="00145B84"/>
    <w:rsid w:val="0014623E"/>
    <w:rsid w:val="00147633"/>
    <w:rsid w:val="001503DA"/>
    <w:rsid w:val="00150549"/>
    <w:rsid w:val="0015144D"/>
    <w:rsid w:val="00151E4B"/>
    <w:rsid w:val="001522A4"/>
    <w:rsid w:val="00152583"/>
    <w:rsid w:val="00153807"/>
    <w:rsid w:val="00154096"/>
    <w:rsid w:val="00154B93"/>
    <w:rsid w:val="001613C7"/>
    <w:rsid w:val="00162337"/>
    <w:rsid w:val="0016253E"/>
    <w:rsid w:val="00162B75"/>
    <w:rsid w:val="00164FB9"/>
    <w:rsid w:val="0016503E"/>
    <w:rsid w:val="001651B0"/>
    <w:rsid w:val="001651B9"/>
    <w:rsid w:val="00165201"/>
    <w:rsid w:val="00165F65"/>
    <w:rsid w:val="00167A85"/>
    <w:rsid w:val="0017093D"/>
    <w:rsid w:val="00171C4A"/>
    <w:rsid w:val="00172297"/>
    <w:rsid w:val="0017286E"/>
    <w:rsid w:val="00176702"/>
    <w:rsid w:val="00177DE1"/>
    <w:rsid w:val="001819C0"/>
    <w:rsid w:val="001819D7"/>
    <w:rsid w:val="00183299"/>
    <w:rsid w:val="00183E20"/>
    <w:rsid w:val="0018426B"/>
    <w:rsid w:val="00184277"/>
    <w:rsid w:val="001845A1"/>
    <w:rsid w:val="00185558"/>
    <w:rsid w:val="00185E26"/>
    <w:rsid w:val="00191D2D"/>
    <w:rsid w:val="00192051"/>
    <w:rsid w:val="00192464"/>
    <w:rsid w:val="00192FE3"/>
    <w:rsid w:val="001932A8"/>
    <w:rsid w:val="00195093"/>
    <w:rsid w:val="00197DA7"/>
    <w:rsid w:val="001A0D0F"/>
    <w:rsid w:val="001A11EE"/>
    <w:rsid w:val="001A227F"/>
    <w:rsid w:val="001A28D8"/>
    <w:rsid w:val="001A433E"/>
    <w:rsid w:val="001A459F"/>
    <w:rsid w:val="001A4B63"/>
    <w:rsid w:val="001A5469"/>
    <w:rsid w:val="001A5A1F"/>
    <w:rsid w:val="001A5ADE"/>
    <w:rsid w:val="001A5B44"/>
    <w:rsid w:val="001A5B79"/>
    <w:rsid w:val="001A6ECA"/>
    <w:rsid w:val="001B1484"/>
    <w:rsid w:val="001B164F"/>
    <w:rsid w:val="001B31F7"/>
    <w:rsid w:val="001B4A53"/>
    <w:rsid w:val="001B5BDB"/>
    <w:rsid w:val="001B5E72"/>
    <w:rsid w:val="001C1249"/>
    <w:rsid w:val="001C26CB"/>
    <w:rsid w:val="001C2ED7"/>
    <w:rsid w:val="001C36CA"/>
    <w:rsid w:val="001C3A73"/>
    <w:rsid w:val="001C3C50"/>
    <w:rsid w:val="001C50A3"/>
    <w:rsid w:val="001D0D2F"/>
    <w:rsid w:val="001D1A65"/>
    <w:rsid w:val="001D222F"/>
    <w:rsid w:val="001D29B0"/>
    <w:rsid w:val="001D2E47"/>
    <w:rsid w:val="001D31FC"/>
    <w:rsid w:val="001D463B"/>
    <w:rsid w:val="001D4AAA"/>
    <w:rsid w:val="001D4BB5"/>
    <w:rsid w:val="001D4E8D"/>
    <w:rsid w:val="001D5FA3"/>
    <w:rsid w:val="001D6153"/>
    <w:rsid w:val="001D7A97"/>
    <w:rsid w:val="001E0E6F"/>
    <w:rsid w:val="001E2319"/>
    <w:rsid w:val="001E2B92"/>
    <w:rsid w:val="001E3207"/>
    <w:rsid w:val="001E41F1"/>
    <w:rsid w:val="001E4FFD"/>
    <w:rsid w:val="001E6177"/>
    <w:rsid w:val="001E6480"/>
    <w:rsid w:val="001E6A03"/>
    <w:rsid w:val="001F0494"/>
    <w:rsid w:val="001F0B74"/>
    <w:rsid w:val="001F2BBE"/>
    <w:rsid w:val="001F2D40"/>
    <w:rsid w:val="001F2E1E"/>
    <w:rsid w:val="001F349C"/>
    <w:rsid w:val="001F354F"/>
    <w:rsid w:val="001F3695"/>
    <w:rsid w:val="001F3B9E"/>
    <w:rsid w:val="001F5BE1"/>
    <w:rsid w:val="001F68F4"/>
    <w:rsid w:val="001F6E9D"/>
    <w:rsid w:val="00201EA8"/>
    <w:rsid w:val="00202947"/>
    <w:rsid w:val="002031F2"/>
    <w:rsid w:val="00204561"/>
    <w:rsid w:val="0020485F"/>
    <w:rsid w:val="00207327"/>
    <w:rsid w:val="0021055F"/>
    <w:rsid w:val="002130B8"/>
    <w:rsid w:val="00213183"/>
    <w:rsid w:val="0021328D"/>
    <w:rsid w:val="002142AF"/>
    <w:rsid w:val="002153D4"/>
    <w:rsid w:val="00215C64"/>
    <w:rsid w:val="00216949"/>
    <w:rsid w:val="0021785B"/>
    <w:rsid w:val="002200D1"/>
    <w:rsid w:val="0022195D"/>
    <w:rsid w:val="00222417"/>
    <w:rsid w:val="002230C1"/>
    <w:rsid w:val="0022370E"/>
    <w:rsid w:val="00223AFB"/>
    <w:rsid w:val="0022409B"/>
    <w:rsid w:val="00224B73"/>
    <w:rsid w:val="00226187"/>
    <w:rsid w:val="00226E01"/>
    <w:rsid w:val="0022735C"/>
    <w:rsid w:val="00227EA4"/>
    <w:rsid w:val="00230A74"/>
    <w:rsid w:val="002318EE"/>
    <w:rsid w:val="00234160"/>
    <w:rsid w:val="002356D1"/>
    <w:rsid w:val="00235AB5"/>
    <w:rsid w:val="00235ECC"/>
    <w:rsid w:val="00235F7A"/>
    <w:rsid w:val="00236CF2"/>
    <w:rsid w:val="00236EAD"/>
    <w:rsid w:val="00237F2C"/>
    <w:rsid w:val="00242658"/>
    <w:rsid w:val="00242B7B"/>
    <w:rsid w:val="0024436D"/>
    <w:rsid w:val="00244A0E"/>
    <w:rsid w:val="00244D51"/>
    <w:rsid w:val="00245BAA"/>
    <w:rsid w:val="00245C20"/>
    <w:rsid w:val="002461C7"/>
    <w:rsid w:val="00247726"/>
    <w:rsid w:val="002477B8"/>
    <w:rsid w:val="00251D56"/>
    <w:rsid w:val="002526E8"/>
    <w:rsid w:val="00252999"/>
    <w:rsid w:val="00254262"/>
    <w:rsid w:val="0025494E"/>
    <w:rsid w:val="00255FB6"/>
    <w:rsid w:val="0025702A"/>
    <w:rsid w:val="002577B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6BC"/>
    <w:rsid w:val="00271B18"/>
    <w:rsid w:val="00273096"/>
    <w:rsid w:val="002732F4"/>
    <w:rsid w:val="00274EAF"/>
    <w:rsid w:val="00276046"/>
    <w:rsid w:val="002761DA"/>
    <w:rsid w:val="00276A21"/>
    <w:rsid w:val="00282365"/>
    <w:rsid w:val="002837FF"/>
    <w:rsid w:val="00284D3C"/>
    <w:rsid w:val="00285121"/>
    <w:rsid w:val="00285B25"/>
    <w:rsid w:val="00285C3D"/>
    <w:rsid w:val="0028619D"/>
    <w:rsid w:val="00286C76"/>
    <w:rsid w:val="00287C88"/>
    <w:rsid w:val="0029040E"/>
    <w:rsid w:val="00290D46"/>
    <w:rsid w:val="00291327"/>
    <w:rsid w:val="00292F43"/>
    <w:rsid w:val="00292FCF"/>
    <w:rsid w:val="00293AF5"/>
    <w:rsid w:val="0029634D"/>
    <w:rsid w:val="002965EF"/>
    <w:rsid w:val="00297718"/>
    <w:rsid w:val="002A0E50"/>
    <w:rsid w:val="002A100F"/>
    <w:rsid w:val="002A1481"/>
    <w:rsid w:val="002A1EDF"/>
    <w:rsid w:val="002A21BB"/>
    <w:rsid w:val="002A22F7"/>
    <w:rsid w:val="002A30C9"/>
    <w:rsid w:val="002A43A2"/>
    <w:rsid w:val="002A59F5"/>
    <w:rsid w:val="002A5DDB"/>
    <w:rsid w:val="002A7476"/>
    <w:rsid w:val="002B077D"/>
    <w:rsid w:val="002B160A"/>
    <w:rsid w:val="002B3C66"/>
    <w:rsid w:val="002B482C"/>
    <w:rsid w:val="002B5A00"/>
    <w:rsid w:val="002B69E7"/>
    <w:rsid w:val="002B76E2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AF9"/>
    <w:rsid w:val="002C6E6D"/>
    <w:rsid w:val="002C7543"/>
    <w:rsid w:val="002D0699"/>
    <w:rsid w:val="002D0C95"/>
    <w:rsid w:val="002D2806"/>
    <w:rsid w:val="002D2F55"/>
    <w:rsid w:val="002D3128"/>
    <w:rsid w:val="002D44A1"/>
    <w:rsid w:val="002D4A61"/>
    <w:rsid w:val="002D5374"/>
    <w:rsid w:val="002E0585"/>
    <w:rsid w:val="002E2604"/>
    <w:rsid w:val="002E2E22"/>
    <w:rsid w:val="002E6598"/>
    <w:rsid w:val="002F13E1"/>
    <w:rsid w:val="002F1801"/>
    <w:rsid w:val="002F1B8E"/>
    <w:rsid w:val="002F1C2D"/>
    <w:rsid w:val="002F2055"/>
    <w:rsid w:val="002F239F"/>
    <w:rsid w:val="002F3AC4"/>
    <w:rsid w:val="002F40B5"/>
    <w:rsid w:val="002F46FC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D26"/>
    <w:rsid w:val="00303F83"/>
    <w:rsid w:val="0030511B"/>
    <w:rsid w:val="00305E57"/>
    <w:rsid w:val="0030727F"/>
    <w:rsid w:val="00307514"/>
    <w:rsid w:val="00310476"/>
    <w:rsid w:val="003124B4"/>
    <w:rsid w:val="00312CC8"/>
    <w:rsid w:val="00314285"/>
    <w:rsid w:val="00314560"/>
    <w:rsid w:val="00315F19"/>
    <w:rsid w:val="003161B9"/>
    <w:rsid w:val="0031650E"/>
    <w:rsid w:val="0032055F"/>
    <w:rsid w:val="00325D19"/>
    <w:rsid w:val="0033082F"/>
    <w:rsid w:val="00330ACA"/>
    <w:rsid w:val="00333E64"/>
    <w:rsid w:val="003346EB"/>
    <w:rsid w:val="00334F3B"/>
    <w:rsid w:val="00335C8D"/>
    <w:rsid w:val="0033775E"/>
    <w:rsid w:val="00341A38"/>
    <w:rsid w:val="00342601"/>
    <w:rsid w:val="00343280"/>
    <w:rsid w:val="003449CB"/>
    <w:rsid w:val="0034528A"/>
    <w:rsid w:val="003454E6"/>
    <w:rsid w:val="00345BC2"/>
    <w:rsid w:val="0034702F"/>
    <w:rsid w:val="003470E3"/>
    <w:rsid w:val="00350E01"/>
    <w:rsid w:val="00350E74"/>
    <w:rsid w:val="003531CE"/>
    <w:rsid w:val="00356484"/>
    <w:rsid w:val="00357232"/>
    <w:rsid w:val="0035729B"/>
    <w:rsid w:val="003577E7"/>
    <w:rsid w:val="00360AEF"/>
    <w:rsid w:val="003615ED"/>
    <w:rsid w:val="00361905"/>
    <w:rsid w:val="00362A5A"/>
    <w:rsid w:val="00362D6E"/>
    <w:rsid w:val="00363AA4"/>
    <w:rsid w:val="00363D6D"/>
    <w:rsid w:val="00364A02"/>
    <w:rsid w:val="0036563F"/>
    <w:rsid w:val="00370FE6"/>
    <w:rsid w:val="003714CF"/>
    <w:rsid w:val="0037213D"/>
    <w:rsid w:val="00372267"/>
    <w:rsid w:val="00373B28"/>
    <w:rsid w:val="00374150"/>
    <w:rsid w:val="003745A0"/>
    <w:rsid w:val="003752BD"/>
    <w:rsid w:val="00375B87"/>
    <w:rsid w:val="003761EC"/>
    <w:rsid w:val="00376659"/>
    <w:rsid w:val="00377322"/>
    <w:rsid w:val="00380EFA"/>
    <w:rsid w:val="00381DC5"/>
    <w:rsid w:val="00382004"/>
    <w:rsid w:val="00383661"/>
    <w:rsid w:val="00384B8D"/>
    <w:rsid w:val="00387045"/>
    <w:rsid w:val="00387217"/>
    <w:rsid w:val="00387B24"/>
    <w:rsid w:val="00391C89"/>
    <w:rsid w:val="003930E2"/>
    <w:rsid w:val="0039335C"/>
    <w:rsid w:val="00395694"/>
    <w:rsid w:val="00395894"/>
    <w:rsid w:val="003970FC"/>
    <w:rsid w:val="00397226"/>
    <w:rsid w:val="00397929"/>
    <w:rsid w:val="00397A01"/>
    <w:rsid w:val="00397F67"/>
    <w:rsid w:val="003A192D"/>
    <w:rsid w:val="003A30F7"/>
    <w:rsid w:val="003A480B"/>
    <w:rsid w:val="003A783C"/>
    <w:rsid w:val="003B0D9C"/>
    <w:rsid w:val="003B1D5D"/>
    <w:rsid w:val="003B35CC"/>
    <w:rsid w:val="003B3669"/>
    <w:rsid w:val="003B5B35"/>
    <w:rsid w:val="003B604E"/>
    <w:rsid w:val="003B6B77"/>
    <w:rsid w:val="003B6EA5"/>
    <w:rsid w:val="003B6F78"/>
    <w:rsid w:val="003C0C2E"/>
    <w:rsid w:val="003C1DC6"/>
    <w:rsid w:val="003C2546"/>
    <w:rsid w:val="003C263C"/>
    <w:rsid w:val="003C283F"/>
    <w:rsid w:val="003C3237"/>
    <w:rsid w:val="003C4F19"/>
    <w:rsid w:val="003C5DA2"/>
    <w:rsid w:val="003C62B5"/>
    <w:rsid w:val="003D0EAE"/>
    <w:rsid w:val="003D1CA1"/>
    <w:rsid w:val="003D26F1"/>
    <w:rsid w:val="003D29EE"/>
    <w:rsid w:val="003D3B47"/>
    <w:rsid w:val="003D4A21"/>
    <w:rsid w:val="003D4F8B"/>
    <w:rsid w:val="003D5793"/>
    <w:rsid w:val="003D622F"/>
    <w:rsid w:val="003D74D2"/>
    <w:rsid w:val="003D7B57"/>
    <w:rsid w:val="003E1CFC"/>
    <w:rsid w:val="003E1D99"/>
    <w:rsid w:val="003E37D1"/>
    <w:rsid w:val="003E68DB"/>
    <w:rsid w:val="003F50D7"/>
    <w:rsid w:val="003F71FD"/>
    <w:rsid w:val="003F74EC"/>
    <w:rsid w:val="00401DD5"/>
    <w:rsid w:val="004047A7"/>
    <w:rsid w:val="00404D10"/>
    <w:rsid w:val="0040545A"/>
    <w:rsid w:val="004065E3"/>
    <w:rsid w:val="00406CBC"/>
    <w:rsid w:val="004071A8"/>
    <w:rsid w:val="0040738A"/>
    <w:rsid w:val="00407BC5"/>
    <w:rsid w:val="004103AB"/>
    <w:rsid w:val="004103C9"/>
    <w:rsid w:val="00411F3F"/>
    <w:rsid w:val="004130E3"/>
    <w:rsid w:val="004144B3"/>
    <w:rsid w:val="00416BBC"/>
    <w:rsid w:val="00417DE8"/>
    <w:rsid w:val="004204BB"/>
    <w:rsid w:val="00421614"/>
    <w:rsid w:val="004217FD"/>
    <w:rsid w:val="00422CD9"/>
    <w:rsid w:val="00423610"/>
    <w:rsid w:val="00425639"/>
    <w:rsid w:val="00425730"/>
    <w:rsid w:val="0042576F"/>
    <w:rsid w:val="004272FF"/>
    <w:rsid w:val="00431A82"/>
    <w:rsid w:val="0043261D"/>
    <w:rsid w:val="00434355"/>
    <w:rsid w:val="0043477C"/>
    <w:rsid w:val="00434F2B"/>
    <w:rsid w:val="004351B2"/>
    <w:rsid w:val="00436607"/>
    <w:rsid w:val="00437A8F"/>
    <w:rsid w:val="00437B38"/>
    <w:rsid w:val="00441787"/>
    <w:rsid w:val="004420A6"/>
    <w:rsid w:val="00447C81"/>
    <w:rsid w:val="004535B0"/>
    <w:rsid w:val="00454423"/>
    <w:rsid w:val="004547EF"/>
    <w:rsid w:val="00455832"/>
    <w:rsid w:val="004563DA"/>
    <w:rsid w:val="00456B3E"/>
    <w:rsid w:val="00456C71"/>
    <w:rsid w:val="004576BD"/>
    <w:rsid w:val="00457D9F"/>
    <w:rsid w:val="004602A1"/>
    <w:rsid w:val="00460CF2"/>
    <w:rsid w:val="004617C1"/>
    <w:rsid w:val="00461952"/>
    <w:rsid w:val="00462082"/>
    <w:rsid w:val="004622A4"/>
    <w:rsid w:val="00462B91"/>
    <w:rsid w:val="00462D48"/>
    <w:rsid w:val="00462E6F"/>
    <w:rsid w:val="0046301A"/>
    <w:rsid w:val="0046421A"/>
    <w:rsid w:val="00464CF1"/>
    <w:rsid w:val="00465AF0"/>
    <w:rsid w:val="004668AD"/>
    <w:rsid w:val="00466EA7"/>
    <w:rsid w:val="00466F43"/>
    <w:rsid w:val="004718F0"/>
    <w:rsid w:val="0047380E"/>
    <w:rsid w:val="00473BB7"/>
    <w:rsid w:val="00475966"/>
    <w:rsid w:val="004766DF"/>
    <w:rsid w:val="00476BE1"/>
    <w:rsid w:val="004811BE"/>
    <w:rsid w:val="004819F7"/>
    <w:rsid w:val="0048311D"/>
    <w:rsid w:val="00483286"/>
    <w:rsid w:val="00483357"/>
    <w:rsid w:val="00483848"/>
    <w:rsid w:val="00484089"/>
    <w:rsid w:val="00485290"/>
    <w:rsid w:val="00485B2E"/>
    <w:rsid w:val="0048700C"/>
    <w:rsid w:val="0048709F"/>
    <w:rsid w:val="00490021"/>
    <w:rsid w:val="004905F6"/>
    <w:rsid w:val="004909ED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5077"/>
    <w:rsid w:val="004A6401"/>
    <w:rsid w:val="004A6B47"/>
    <w:rsid w:val="004A6CB1"/>
    <w:rsid w:val="004A6F90"/>
    <w:rsid w:val="004A7461"/>
    <w:rsid w:val="004A7718"/>
    <w:rsid w:val="004B0040"/>
    <w:rsid w:val="004B083D"/>
    <w:rsid w:val="004B0F12"/>
    <w:rsid w:val="004B12FB"/>
    <w:rsid w:val="004B141B"/>
    <w:rsid w:val="004B1D66"/>
    <w:rsid w:val="004B4E1F"/>
    <w:rsid w:val="004B5D57"/>
    <w:rsid w:val="004B612D"/>
    <w:rsid w:val="004B7047"/>
    <w:rsid w:val="004B727D"/>
    <w:rsid w:val="004C00B4"/>
    <w:rsid w:val="004C1079"/>
    <w:rsid w:val="004C2367"/>
    <w:rsid w:val="004C3D8F"/>
    <w:rsid w:val="004C3F77"/>
    <w:rsid w:val="004C4823"/>
    <w:rsid w:val="004C4C95"/>
    <w:rsid w:val="004C4F1E"/>
    <w:rsid w:val="004C524E"/>
    <w:rsid w:val="004C5FE1"/>
    <w:rsid w:val="004C6F6B"/>
    <w:rsid w:val="004C71D9"/>
    <w:rsid w:val="004C7E58"/>
    <w:rsid w:val="004D0131"/>
    <w:rsid w:val="004D03B4"/>
    <w:rsid w:val="004D0B5A"/>
    <w:rsid w:val="004D147D"/>
    <w:rsid w:val="004D2188"/>
    <w:rsid w:val="004D3080"/>
    <w:rsid w:val="004D5697"/>
    <w:rsid w:val="004D5D39"/>
    <w:rsid w:val="004D64B7"/>
    <w:rsid w:val="004D6C0D"/>
    <w:rsid w:val="004D6FC8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1C83"/>
    <w:rsid w:val="004F2A6A"/>
    <w:rsid w:val="004F39E1"/>
    <w:rsid w:val="004F453C"/>
    <w:rsid w:val="004F4DF7"/>
    <w:rsid w:val="004F52DC"/>
    <w:rsid w:val="004F6E32"/>
    <w:rsid w:val="0050229B"/>
    <w:rsid w:val="005024E6"/>
    <w:rsid w:val="00502D72"/>
    <w:rsid w:val="00503278"/>
    <w:rsid w:val="00504BB5"/>
    <w:rsid w:val="00505E09"/>
    <w:rsid w:val="0050701F"/>
    <w:rsid w:val="00507AF5"/>
    <w:rsid w:val="00510201"/>
    <w:rsid w:val="005128D8"/>
    <w:rsid w:val="00513961"/>
    <w:rsid w:val="00513BA5"/>
    <w:rsid w:val="00514F58"/>
    <w:rsid w:val="00517C8B"/>
    <w:rsid w:val="0052031F"/>
    <w:rsid w:val="0052154E"/>
    <w:rsid w:val="00522366"/>
    <w:rsid w:val="005233D3"/>
    <w:rsid w:val="00523441"/>
    <w:rsid w:val="00523780"/>
    <w:rsid w:val="00523849"/>
    <w:rsid w:val="005238D3"/>
    <w:rsid w:val="00523B7B"/>
    <w:rsid w:val="00524426"/>
    <w:rsid w:val="00526152"/>
    <w:rsid w:val="005268BE"/>
    <w:rsid w:val="00527424"/>
    <w:rsid w:val="005307D0"/>
    <w:rsid w:val="005311DA"/>
    <w:rsid w:val="005314D6"/>
    <w:rsid w:val="005315EC"/>
    <w:rsid w:val="00531EAD"/>
    <w:rsid w:val="0053666F"/>
    <w:rsid w:val="00536CF8"/>
    <w:rsid w:val="0053724A"/>
    <w:rsid w:val="00540598"/>
    <w:rsid w:val="00540D73"/>
    <w:rsid w:val="00542CB9"/>
    <w:rsid w:val="00543EB1"/>
    <w:rsid w:val="0054421A"/>
    <w:rsid w:val="00544CDD"/>
    <w:rsid w:val="00552637"/>
    <w:rsid w:val="00554034"/>
    <w:rsid w:val="005543C6"/>
    <w:rsid w:val="00554536"/>
    <w:rsid w:val="00554FE1"/>
    <w:rsid w:val="005552AC"/>
    <w:rsid w:val="005562AC"/>
    <w:rsid w:val="005562B0"/>
    <w:rsid w:val="0055669B"/>
    <w:rsid w:val="005575C5"/>
    <w:rsid w:val="0056237D"/>
    <w:rsid w:val="005629B0"/>
    <w:rsid w:val="005636AB"/>
    <w:rsid w:val="005641FA"/>
    <w:rsid w:val="0056459A"/>
    <w:rsid w:val="00564711"/>
    <w:rsid w:val="00565A06"/>
    <w:rsid w:val="0056614B"/>
    <w:rsid w:val="00566499"/>
    <w:rsid w:val="0056719F"/>
    <w:rsid w:val="00567B6E"/>
    <w:rsid w:val="00567F27"/>
    <w:rsid w:val="0057027B"/>
    <w:rsid w:val="00571F3B"/>
    <w:rsid w:val="00572D9D"/>
    <w:rsid w:val="005739D8"/>
    <w:rsid w:val="00573B5B"/>
    <w:rsid w:val="00574321"/>
    <w:rsid w:val="0057521A"/>
    <w:rsid w:val="005757D5"/>
    <w:rsid w:val="00576448"/>
    <w:rsid w:val="00577A8E"/>
    <w:rsid w:val="00580C35"/>
    <w:rsid w:val="0058129C"/>
    <w:rsid w:val="0058172B"/>
    <w:rsid w:val="00581D25"/>
    <w:rsid w:val="0058215B"/>
    <w:rsid w:val="0058227E"/>
    <w:rsid w:val="005824BF"/>
    <w:rsid w:val="00582CDE"/>
    <w:rsid w:val="00585AA7"/>
    <w:rsid w:val="00585D33"/>
    <w:rsid w:val="005860C0"/>
    <w:rsid w:val="005863C1"/>
    <w:rsid w:val="00586B24"/>
    <w:rsid w:val="00591049"/>
    <w:rsid w:val="00592292"/>
    <w:rsid w:val="005923F0"/>
    <w:rsid w:val="00592B76"/>
    <w:rsid w:val="00592FE3"/>
    <w:rsid w:val="0059435E"/>
    <w:rsid w:val="0059503E"/>
    <w:rsid w:val="00596048"/>
    <w:rsid w:val="00596819"/>
    <w:rsid w:val="00596C1D"/>
    <w:rsid w:val="005979B8"/>
    <w:rsid w:val="005A1007"/>
    <w:rsid w:val="005A2A95"/>
    <w:rsid w:val="005A4EE9"/>
    <w:rsid w:val="005B02C5"/>
    <w:rsid w:val="005B088F"/>
    <w:rsid w:val="005B0D72"/>
    <w:rsid w:val="005B5139"/>
    <w:rsid w:val="005B57E6"/>
    <w:rsid w:val="005B67A8"/>
    <w:rsid w:val="005C0572"/>
    <w:rsid w:val="005C1095"/>
    <w:rsid w:val="005C1CBB"/>
    <w:rsid w:val="005C4320"/>
    <w:rsid w:val="005C46E9"/>
    <w:rsid w:val="005C4F9A"/>
    <w:rsid w:val="005C6778"/>
    <w:rsid w:val="005C6876"/>
    <w:rsid w:val="005C68D1"/>
    <w:rsid w:val="005C6E08"/>
    <w:rsid w:val="005C701B"/>
    <w:rsid w:val="005C7E6B"/>
    <w:rsid w:val="005D0227"/>
    <w:rsid w:val="005D1ACB"/>
    <w:rsid w:val="005D25E3"/>
    <w:rsid w:val="005D44E0"/>
    <w:rsid w:val="005D512E"/>
    <w:rsid w:val="005D5303"/>
    <w:rsid w:val="005D5356"/>
    <w:rsid w:val="005E34E6"/>
    <w:rsid w:val="005E4283"/>
    <w:rsid w:val="005E4DCE"/>
    <w:rsid w:val="005E54C6"/>
    <w:rsid w:val="005E56A8"/>
    <w:rsid w:val="005E596A"/>
    <w:rsid w:val="005E634A"/>
    <w:rsid w:val="005E649C"/>
    <w:rsid w:val="005E6EA9"/>
    <w:rsid w:val="005E724A"/>
    <w:rsid w:val="005F1124"/>
    <w:rsid w:val="005F20A9"/>
    <w:rsid w:val="005F2160"/>
    <w:rsid w:val="005F21C0"/>
    <w:rsid w:val="005F228F"/>
    <w:rsid w:val="005F5052"/>
    <w:rsid w:val="005F6237"/>
    <w:rsid w:val="005F6794"/>
    <w:rsid w:val="005F6C94"/>
    <w:rsid w:val="005F7510"/>
    <w:rsid w:val="005F797B"/>
    <w:rsid w:val="005F7CAE"/>
    <w:rsid w:val="00600092"/>
    <w:rsid w:val="00600823"/>
    <w:rsid w:val="006030D4"/>
    <w:rsid w:val="00604080"/>
    <w:rsid w:val="00604361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513E"/>
    <w:rsid w:val="0061581D"/>
    <w:rsid w:val="00620CB4"/>
    <w:rsid w:val="006211F9"/>
    <w:rsid w:val="00622365"/>
    <w:rsid w:val="00623512"/>
    <w:rsid w:val="00624291"/>
    <w:rsid w:val="00624821"/>
    <w:rsid w:val="00624AD7"/>
    <w:rsid w:val="00624FA6"/>
    <w:rsid w:val="00625794"/>
    <w:rsid w:val="00625D39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4072"/>
    <w:rsid w:val="00634206"/>
    <w:rsid w:val="00636620"/>
    <w:rsid w:val="006369D7"/>
    <w:rsid w:val="00637047"/>
    <w:rsid w:val="0063793A"/>
    <w:rsid w:val="00641878"/>
    <w:rsid w:val="0064293E"/>
    <w:rsid w:val="00642B8A"/>
    <w:rsid w:val="00643296"/>
    <w:rsid w:val="00643E2B"/>
    <w:rsid w:val="00644083"/>
    <w:rsid w:val="00644E77"/>
    <w:rsid w:val="0064668C"/>
    <w:rsid w:val="00646EE6"/>
    <w:rsid w:val="00646EF0"/>
    <w:rsid w:val="00647996"/>
    <w:rsid w:val="00652030"/>
    <w:rsid w:val="006529F6"/>
    <w:rsid w:val="00653660"/>
    <w:rsid w:val="006537F2"/>
    <w:rsid w:val="0065394B"/>
    <w:rsid w:val="00654D94"/>
    <w:rsid w:val="00656ADB"/>
    <w:rsid w:val="006576EC"/>
    <w:rsid w:val="006610ED"/>
    <w:rsid w:val="006610F1"/>
    <w:rsid w:val="00661815"/>
    <w:rsid w:val="00661F18"/>
    <w:rsid w:val="006636F1"/>
    <w:rsid w:val="00665A52"/>
    <w:rsid w:val="00671624"/>
    <w:rsid w:val="00672672"/>
    <w:rsid w:val="00674179"/>
    <w:rsid w:val="00674312"/>
    <w:rsid w:val="00675C51"/>
    <w:rsid w:val="006805CD"/>
    <w:rsid w:val="006806BD"/>
    <w:rsid w:val="00680DD2"/>
    <w:rsid w:val="006828D3"/>
    <w:rsid w:val="00682DC5"/>
    <w:rsid w:val="0068376C"/>
    <w:rsid w:val="00683C70"/>
    <w:rsid w:val="0068469B"/>
    <w:rsid w:val="00684981"/>
    <w:rsid w:val="00684E2C"/>
    <w:rsid w:val="00686071"/>
    <w:rsid w:val="00687279"/>
    <w:rsid w:val="006914B1"/>
    <w:rsid w:val="00691D14"/>
    <w:rsid w:val="00691D35"/>
    <w:rsid w:val="0069264C"/>
    <w:rsid w:val="006926A4"/>
    <w:rsid w:val="0069342A"/>
    <w:rsid w:val="006936FC"/>
    <w:rsid w:val="00693917"/>
    <w:rsid w:val="00695080"/>
    <w:rsid w:val="006951E0"/>
    <w:rsid w:val="00696A91"/>
    <w:rsid w:val="00696EFC"/>
    <w:rsid w:val="006A6CE5"/>
    <w:rsid w:val="006A6D1C"/>
    <w:rsid w:val="006B04B4"/>
    <w:rsid w:val="006B3C27"/>
    <w:rsid w:val="006B3F85"/>
    <w:rsid w:val="006B684E"/>
    <w:rsid w:val="006B6B7C"/>
    <w:rsid w:val="006B730C"/>
    <w:rsid w:val="006B7B9B"/>
    <w:rsid w:val="006C078D"/>
    <w:rsid w:val="006C1A33"/>
    <w:rsid w:val="006C1B78"/>
    <w:rsid w:val="006C3156"/>
    <w:rsid w:val="006C4C22"/>
    <w:rsid w:val="006C4EAA"/>
    <w:rsid w:val="006C675C"/>
    <w:rsid w:val="006C79D6"/>
    <w:rsid w:val="006C7E88"/>
    <w:rsid w:val="006D0616"/>
    <w:rsid w:val="006D33D0"/>
    <w:rsid w:val="006D3661"/>
    <w:rsid w:val="006D4CCD"/>
    <w:rsid w:val="006D4DDC"/>
    <w:rsid w:val="006D7F1D"/>
    <w:rsid w:val="006E0D8F"/>
    <w:rsid w:val="006E11B4"/>
    <w:rsid w:val="006E1774"/>
    <w:rsid w:val="006E253E"/>
    <w:rsid w:val="006E2673"/>
    <w:rsid w:val="006E2B4B"/>
    <w:rsid w:val="006E38EE"/>
    <w:rsid w:val="006E41FE"/>
    <w:rsid w:val="006E536A"/>
    <w:rsid w:val="006E6851"/>
    <w:rsid w:val="006E6EE0"/>
    <w:rsid w:val="006E701F"/>
    <w:rsid w:val="006E7798"/>
    <w:rsid w:val="006F32B8"/>
    <w:rsid w:val="006F4157"/>
    <w:rsid w:val="006F49BC"/>
    <w:rsid w:val="006F5A14"/>
    <w:rsid w:val="006F5D8D"/>
    <w:rsid w:val="006F641F"/>
    <w:rsid w:val="006F6C51"/>
    <w:rsid w:val="006F7A75"/>
    <w:rsid w:val="0070279B"/>
    <w:rsid w:val="00703154"/>
    <w:rsid w:val="00707BBE"/>
    <w:rsid w:val="00707E44"/>
    <w:rsid w:val="00710EC2"/>
    <w:rsid w:val="0071177E"/>
    <w:rsid w:val="00711978"/>
    <w:rsid w:val="00713324"/>
    <w:rsid w:val="0071683B"/>
    <w:rsid w:val="00717249"/>
    <w:rsid w:val="00717A4A"/>
    <w:rsid w:val="0072074C"/>
    <w:rsid w:val="00720F8C"/>
    <w:rsid w:val="00721E4A"/>
    <w:rsid w:val="00722A03"/>
    <w:rsid w:val="007235F3"/>
    <w:rsid w:val="00724FA1"/>
    <w:rsid w:val="00725335"/>
    <w:rsid w:val="00725641"/>
    <w:rsid w:val="00725A98"/>
    <w:rsid w:val="00725E68"/>
    <w:rsid w:val="00725F56"/>
    <w:rsid w:val="0073081B"/>
    <w:rsid w:val="0073187D"/>
    <w:rsid w:val="00732DD9"/>
    <w:rsid w:val="00734C9E"/>
    <w:rsid w:val="00734FF5"/>
    <w:rsid w:val="007370FB"/>
    <w:rsid w:val="00741274"/>
    <w:rsid w:val="0074145A"/>
    <w:rsid w:val="00741844"/>
    <w:rsid w:val="00741E1A"/>
    <w:rsid w:val="00741E43"/>
    <w:rsid w:val="007434BC"/>
    <w:rsid w:val="00743BAA"/>
    <w:rsid w:val="007445CE"/>
    <w:rsid w:val="00745FD9"/>
    <w:rsid w:val="00746469"/>
    <w:rsid w:val="00747241"/>
    <w:rsid w:val="007472B1"/>
    <w:rsid w:val="007503E7"/>
    <w:rsid w:val="0075121F"/>
    <w:rsid w:val="007525A1"/>
    <w:rsid w:val="007536A4"/>
    <w:rsid w:val="00753AED"/>
    <w:rsid w:val="00755256"/>
    <w:rsid w:val="00756737"/>
    <w:rsid w:val="00756CBC"/>
    <w:rsid w:val="00757F85"/>
    <w:rsid w:val="00760442"/>
    <w:rsid w:val="007605F9"/>
    <w:rsid w:val="007606B2"/>
    <w:rsid w:val="00760A59"/>
    <w:rsid w:val="00762072"/>
    <w:rsid w:val="00762094"/>
    <w:rsid w:val="00762133"/>
    <w:rsid w:val="00762341"/>
    <w:rsid w:val="00763E83"/>
    <w:rsid w:val="007659AA"/>
    <w:rsid w:val="00766D83"/>
    <w:rsid w:val="0076748F"/>
    <w:rsid w:val="00767694"/>
    <w:rsid w:val="0077146C"/>
    <w:rsid w:val="0077244A"/>
    <w:rsid w:val="00774F06"/>
    <w:rsid w:val="00775544"/>
    <w:rsid w:val="00776124"/>
    <w:rsid w:val="007762DD"/>
    <w:rsid w:val="007766E9"/>
    <w:rsid w:val="00777111"/>
    <w:rsid w:val="007825CC"/>
    <w:rsid w:val="00784AA3"/>
    <w:rsid w:val="00786D09"/>
    <w:rsid w:val="00787B1B"/>
    <w:rsid w:val="00787B5E"/>
    <w:rsid w:val="007900EE"/>
    <w:rsid w:val="00790C6D"/>
    <w:rsid w:val="00791C80"/>
    <w:rsid w:val="0079221B"/>
    <w:rsid w:val="00795903"/>
    <w:rsid w:val="00795E80"/>
    <w:rsid w:val="00796D38"/>
    <w:rsid w:val="0079749D"/>
    <w:rsid w:val="0079773E"/>
    <w:rsid w:val="007A0745"/>
    <w:rsid w:val="007A218D"/>
    <w:rsid w:val="007A37D7"/>
    <w:rsid w:val="007A59E7"/>
    <w:rsid w:val="007A638C"/>
    <w:rsid w:val="007A6E11"/>
    <w:rsid w:val="007B09A6"/>
    <w:rsid w:val="007B122C"/>
    <w:rsid w:val="007B17AD"/>
    <w:rsid w:val="007B19FD"/>
    <w:rsid w:val="007B69D3"/>
    <w:rsid w:val="007C07A7"/>
    <w:rsid w:val="007C1E1A"/>
    <w:rsid w:val="007C436E"/>
    <w:rsid w:val="007C4752"/>
    <w:rsid w:val="007C5FDC"/>
    <w:rsid w:val="007C7908"/>
    <w:rsid w:val="007C7961"/>
    <w:rsid w:val="007C7A04"/>
    <w:rsid w:val="007D1206"/>
    <w:rsid w:val="007D313B"/>
    <w:rsid w:val="007D4B7A"/>
    <w:rsid w:val="007D4BF1"/>
    <w:rsid w:val="007D52C3"/>
    <w:rsid w:val="007D54FC"/>
    <w:rsid w:val="007D6ADB"/>
    <w:rsid w:val="007D6D4C"/>
    <w:rsid w:val="007D722B"/>
    <w:rsid w:val="007D72C8"/>
    <w:rsid w:val="007D752A"/>
    <w:rsid w:val="007E1E72"/>
    <w:rsid w:val="007E274E"/>
    <w:rsid w:val="007E2AAF"/>
    <w:rsid w:val="007E5081"/>
    <w:rsid w:val="007E612C"/>
    <w:rsid w:val="007F0E4B"/>
    <w:rsid w:val="007F2A8C"/>
    <w:rsid w:val="007F2EA8"/>
    <w:rsid w:val="007F55AF"/>
    <w:rsid w:val="008001F4"/>
    <w:rsid w:val="00801443"/>
    <w:rsid w:val="008020AB"/>
    <w:rsid w:val="008023F7"/>
    <w:rsid w:val="008025EF"/>
    <w:rsid w:val="00802C29"/>
    <w:rsid w:val="008031D2"/>
    <w:rsid w:val="00804B9D"/>
    <w:rsid w:val="00804D5A"/>
    <w:rsid w:val="00804FC6"/>
    <w:rsid w:val="00805133"/>
    <w:rsid w:val="008060FF"/>
    <w:rsid w:val="008070EA"/>
    <w:rsid w:val="0080710C"/>
    <w:rsid w:val="00807990"/>
    <w:rsid w:val="00811A24"/>
    <w:rsid w:val="00812E68"/>
    <w:rsid w:val="008136F1"/>
    <w:rsid w:val="008142EF"/>
    <w:rsid w:val="008146EF"/>
    <w:rsid w:val="008152DE"/>
    <w:rsid w:val="0081540D"/>
    <w:rsid w:val="00815F91"/>
    <w:rsid w:val="0081616E"/>
    <w:rsid w:val="0081631D"/>
    <w:rsid w:val="00817A45"/>
    <w:rsid w:val="00817F97"/>
    <w:rsid w:val="00822319"/>
    <w:rsid w:val="00823501"/>
    <w:rsid w:val="008248F0"/>
    <w:rsid w:val="008249D5"/>
    <w:rsid w:val="008251C1"/>
    <w:rsid w:val="00827DE9"/>
    <w:rsid w:val="0083181A"/>
    <w:rsid w:val="0083326F"/>
    <w:rsid w:val="00833588"/>
    <w:rsid w:val="00833C6B"/>
    <w:rsid w:val="00834520"/>
    <w:rsid w:val="008350BF"/>
    <w:rsid w:val="0083706D"/>
    <w:rsid w:val="00837CE4"/>
    <w:rsid w:val="00840362"/>
    <w:rsid w:val="008409DC"/>
    <w:rsid w:val="00840A12"/>
    <w:rsid w:val="008430B9"/>
    <w:rsid w:val="008432D1"/>
    <w:rsid w:val="00844061"/>
    <w:rsid w:val="00845B95"/>
    <w:rsid w:val="008465A8"/>
    <w:rsid w:val="00846EA2"/>
    <w:rsid w:val="0084719E"/>
    <w:rsid w:val="0084730F"/>
    <w:rsid w:val="008474EA"/>
    <w:rsid w:val="008500F0"/>
    <w:rsid w:val="00850156"/>
    <w:rsid w:val="00850DF6"/>
    <w:rsid w:val="00850F26"/>
    <w:rsid w:val="00850FFE"/>
    <w:rsid w:val="008538E8"/>
    <w:rsid w:val="00855D75"/>
    <w:rsid w:val="00855E7E"/>
    <w:rsid w:val="00856485"/>
    <w:rsid w:val="00860477"/>
    <w:rsid w:val="008609BE"/>
    <w:rsid w:val="00862382"/>
    <w:rsid w:val="008626B5"/>
    <w:rsid w:val="00863015"/>
    <w:rsid w:val="008638C0"/>
    <w:rsid w:val="00864B12"/>
    <w:rsid w:val="00864C8B"/>
    <w:rsid w:val="008660F6"/>
    <w:rsid w:val="00866446"/>
    <w:rsid w:val="00867F83"/>
    <w:rsid w:val="008709ED"/>
    <w:rsid w:val="00872540"/>
    <w:rsid w:val="0087443E"/>
    <w:rsid w:val="0087469A"/>
    <w:rsid w:val="0087626D"/>
    <w:rsid w:val="00876ECB"/>
    <w:rsid w:val="0087709D"/>
    <w:rsid w:val="00882C2C"/>
    <w:rsid w:val="00883572"/>
    <w:rsid w:val="008846E4"/>
    <w:rsid w:val="0088552F"/>
    <w:rsid w:val="008865CC"/>
    <w:rsid w:val="00890629"/>
    <w:rsid w:val="008917A6"/>
    <w:rsid w:val="00891EEA"/>
    <w:rsid w:val="008920EA"/>
    <w:rsid w:val="00892CAD"/>
    <w:rsid w:val="00894A66"/>
    <w:rsid w:val="0089659D"/>
    <w:rsid w:val="008972B9"/>
    <w:rsid w:val="00897651"/>
    <w:rsid w:val="008A1E30"/>
    <w:rsid w:val="008A21DC"/>
    <w:rsid w:val="008A3717"/>
    <w:rsid w:val="008A389B"/>
    <w:rsid w:val="008A509D"/>
    <w:rsid w:val="008A5C44"/>
    <w:rsid w:val="008A723F"/>
    <w:rsid w:val="008B0563"/>
    <w:rsid w:val="008B098C"/>
    <w:rsid w:val="008B16A4"/>
    <w:rsid w:val="008B2392"/>
    <w:rsid w:val="008B2CC9"/>
    <w:rsid w:val="008B4408"/>
    <w:rsid w:val="008B46D1"/>
    <w:rsid w:val="008B5A6E"/>
    <w:rsid w:val="008B5E0F"/>
    <w:rsid w:val="008B6603"/>
    <w:rsid w:val="008B711B"/>
    <w:rsid w:val="008B7197"/>
    <w:rsid w:val="008B75A7"/>
    <w:rsid w:val="008B7F3D"/>
    <w:rsid w:val="008C0B46"/>
    <w:rsid w:val="008C18DB"/>
    <w:rsid w:val="008C2115"/>
    <w:rsid w:val="008C2C25"/>
    <w:rsid w:val="008C2D57"/>
    <w:rsid w:val="008C2F7D"/>
    <w:rsid w:val="008C4288"/>
    <w:rsid w:val="008C45A5"/>
    <w:rsid w:val="008C4FD1"/>
    <w:rsid w:val="008C65CF"/>
    <w:rsid w:val="008C7160"/>
    <w:rsid w:val="008C7C70"/>
    <w:rsid w:val="008D0758"/>
    <w:rsid w:val="008D13AC"/>
    <w:rsid w:val="008D4F93"/>
    <w:rsid w:val="008D7133"/>
    <w:rsid w:val="008D7640"/>
    <w:rsid w:val="008E0A65"/>
    <w:rsid w:val="008E18AF"/>
    <w:rsid w:val="008E1A96"/>
    <w:rsid w:val="008E21D6"/>
    <w:rsid w:val="008E2E2E"/>
    <w:rsid w:val="008E4754"/>
    <w:rsid w:val="008E5994"/>
    <w:rsid w:val="008E5D25"/>
    <w:rsid w:val="008E5F2D"/>
    <w:rsid w:val="008E6B3D"/>
    <w:rsid w:val="008E6BA3"/>
    <w:rsid w:val="008E7AFA"/>
    <w:rsid w:val="008F0F7A"/>
    <w:rsid w:val="008F1237"/>
    <w:rsid w:val="008F1C16"/>
    <w:rsid w:val="008F1D81"/>
    <w:rsid w:val="008F4AC9"/>
    <w:rsid w:val="008F5631"/>
    <w:rsid w:val="008F5B22"/>
    <w:rsid w:val="008F6E4F"/>
    <w:rsid w:val="00900C8C"/>
    <w:rsid w:val="00902FC4"/>
    <w:rsid w:val="00910407"/>
    <w:rsid w:val="00910EB6"/>
    <w:rsid w:val="00911E4E"/>
    <w:rsid w:val="0091428B"/>
    <w:rsid w:val="00914BAD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6B77"/>
    <w:rsid w:val="009271B6"/>
    <w:rsid w:val="00927D9B"/>
    <w:rsid w:val="00932452"/>
    <w:rsid w:val="009333EE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61A2"/>
    <w:rsid w:val="00946672"/>
    <w:rsid w:val="0094786F"/>
    <w:rsid w:val="00947B24"/>
    <w:rsid w:val="009502A6"/>
    <w:rsid w:val="009504FB"/>
    <w:rsid w:val="009509BD"/>
    <w:rsid w:val="009514D7"/>
    <w:rsid w:val="00951D2A"/>
    <w:rsid w:val="00952B6A"/>
    <w:rsid w:val="009535A9"/>
    <w:rsid w:val="00954EAE"/>
    <w:rsid w:val="00955692"/>
    <w:rsid w:val="009557BA"/>
    <w:rsid w:val="00957630"/>
    <w:rsid w:val="00961546"/>
    <w:rsid w:val="00961B88"/>
    <w:rsid w:val="0096225B"/>
    <w:rsid w:val="0096331E"/>
    <w:rsid w:val="00963335"/>
    <w:rsid w:val="00965537"/>
    <w:rsid w:val="0096576B"/>
    <w:rsid w:val="00966F97"/>
    <w:rsid w:val="009703EF"/>
    <w:rsid w:val="009706F7"/>
    <w:rsid w:val="00970B41"/>
    <w:rsid w:val="00970F63"/>
    <w:rsid w:val="0097187D"/>
    <w:rsid w:val="00972D30"/>
    <w:rsid w:val="00972DE3"/>
    <w:rsid w:val="00973893"/>
    <w:rsid w:val="009754FA"/>
    <w:rsid w:val="00976B2F"/>
    <w:rsid w:val="00976C73"/>
    <w:rsid w:val="00976D1B"/>
    <w:rsid w:val="00980BCE"/>
    <w:rsid w:val="00981BC9"/>
    <w:rsid w:val="00981F6A"/>
    <w:rsid w:val="00982350"/>
    <w:rsid w:val="00987A3F"/>
    <w:rsid w:val="00987F69"/>
    <w:rsid w:val="009900C8"/>
    <w:rsid w:val="009906A2"/>
    <w:rsid w:val="0099080D"/>
    <w:rsid w:val="00990BFE"/>
    <w:rsid w:val="00991134"/>
    <w:rsid w:val="00992928"/>
    <w:rsid w:val="00992C11"/>
    <w:rsid w:val="0099396E"/>
    <w:rsid w:val="009943D7"/>
    <w:rsid w:val="00995EE6"/>
    <w:rsid w:val="00996190"/>
    <w:rsid w:val="00996946"/>
    <w:rsid w:val="00996EFD"/>
    <w:rsid w:val="00997479"/>
    <w:rsid w:val="0099798C"/>
    <w:rsid w:val="009A0BE7"/>
    <w:rsid w:val="009A1C61"/>
    <w:rsid w:val="009A1DBB"/>
    <w:rsid w:val="009A26EF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308"/>
    <w:rsid w:val="009B26F7"/>
    <w:rsid w:val="009B29AD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47A"/>
    <w:rsid w:val="009C43CC"/>
    <w:rsid w:val="009C48B3"/>
    <w:rsid w:val="009C4BC4"/>
    <w:rsid w:val="009C4CB6"/>
    <w:rsid w:val="009C5048"/>
    <w:rsid w:val="009C5191"/>
    <w:rsid w:val="009C55EB"/>
    <w:rsid w:val="009C7134"/>
    <w:rsid w:val="009C757A"/>
    <w:rsid w:val="009D261E"/>
    <w:rsid w:val="009D341F"/>
    <w:rsid w:val="009D3808"/>
    <w:rsid w:val="009D3C2A"/>
    <w:rsid w:val="009D5A89"/>
    <w:rsid w:val="009D6150"/>
    <w:rsid w:val="009E433A"/>
    <w:rsid w:val="009E4722"/>
    <w:rsid w:val="009E4DA8"/>
    <w:rsid w:val="009E6D6D"/>
    <w:rsid w:val="009E72CA"/>
    <w:rsid w:val="009F08FD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50F"/>
    <w:rsid w:val="00A14886"/>
    <w:rsid w:val="00A15ACB"/>
    <w:rsid w:val="00A165EE"/>
    <w:rsid w:val="00A16B9D"/>
    <w:rsid w:val="00A16F20"/>
    <w:rsid w:val="00A17B7F"/>
    <w:rsid w:val="00A22056"/>
    <w:rsid w:val="00A23EA7"/>
    <w:rsid w:val="00A2408B"/>
    <w:rsid w:val="00A24C0F"/>
    <w:rsid w:val="00A24F9D"/>
    <w:rsid w:val="00A26B64"/>
    <w:rsid w:val="00A27CFF"/>
    <w:rsid w:val="00A32326"/>
    <w:rsid w:val="00A329F4"/>
    <w:rsid w:val="00A335B9"/>
    <w:rsid w:val="00A344FC"/>
    <w:rsid w:val="00A3467D"/>
    <w:rsid w:val="00A35A48"/>
    <w:rsid w:val="00A37632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50018"/>
    <w:rsid w:val="00A502D9"/>
    <w:rsid w:val="00A51356"/>
    <w:rsid w:val="00A515CF"/>
    <w:rsid w:val="00A51BD8"/>
    <w:rsid w:val="00A51EA2"/>
    <w:rsid w:val="00A5235C"/>
    <w:rsid w:val="00A530EE"/>
    <w:rsid w:val="00A54AF0"/>
    <w:rsid w:val="00A54CBE"/>
    <w:rsid w:val="00A55551"/>
    <w:rsid w:val="00A56259"/>
    <w:rsid w:val="00A573A3"/>
    <w:rsid w:val="00A608C1"/>
    <w:rsid w:val="00A63761"/>
    <w:rsid w:val="00A63776"/>
    <w:rsid w:val="00A64768"/>
    <w:rsid w:val="00A64AED"/>
    <w:rsid w:val="00A668BE"/>
    <w:rsid w:val="00A66B7F"/>
    <w:rsid w:val="00A6778F"/>
    <w:rsid w:val="00A7287E"/>
    <w:rsid w:val="00A73AE6"/>
    <w:rsid w:val="00A74D85"/>
    <w:rsid w:val="00A757B1"/>
    <w:rsid w:val="00A75AFD"/>
    <w:rsid w:val="00A76233"/>
    <w:rsid w:val="00A77741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4F22"/>
    <w:rsid w:val="00A959E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8EB"/>
    <w:rsid w:val="00AA2AB7"/>
    <w:rsid w:val="00AA2CB3"/>
    <w:rsid w:val="00AA2FB3"/>
    <w:rsid w:val="00AA33F5"/>
    <w:rsid w:val="00AA49CB"/>
    <w:rsid w:val="00AA4DA4"/>
    <w:rsid w:val="00AA65B9"/>
    <w:rsid w:val="00AA65CE"/>
    <w:rsid w:val="00AB0206"/>
    <w:rsid w:val="00AB126A"/>
    <w:rsid w:val="00AB2508"/>
    <w:rsid w:val="00AB35BD"/>
    <w:rsid w:val="00AB3BB1"/>
    <w:rsid w:val="00AB5313"/>
    <w:rsid w:val="00AB66F9"/>
    <w:rsid w:val="00AB6B8B"/>
    <w:rsid w:val="00AB74DB"/>
    <w:rsid w:val="00AC1A30"/>
    <w:rsid w:val="00AC306C"/>
    <w:rsid w:val="00AC514D"/>
    <w:rsid w:val="00AC6AA7"/>
    <w:rsid w:val="00AC6C84"/>
    <w:rsid w:val="00AD0813"/>
    <w:rsid w:val="00AD354F"/>
    <w:rsid w:val="00AD397B"/>
    <w:rsid w:val="00AD3F78"/>
    <w:rsid w:val="00AD4BFF"/>
    <w:rsid w:val="00AD521B"/>
    <w:rsid w:val="00AD5C11"/>
    <w:rsid w:val="00AD68F0"/>
    <w:rsid w:val="00AD7587"/>
    <w:rsid w:val="00AD758B"/>
    <w:rsid w:val="00AE089D"/>
    <w:rsid w:val="00AE0E8E"/>
    <w:rsid w:val="00AE2D05"/>
    <w:rsid w:val="00AE35B9"/>
    <w:rsid w:val="00AE4811"/>
    <w:rsid w:val="00AE5E1E"/>
    <w:rsid w:val="00AE5F02"/>
    <w:rsid w:val="00AE7B8B"/>
    <w:rsid w:val="00AE7E20"/>
    <w:rsid w:val="00AF103D"/>
    <w:rsid w:val="00AF1DC7"/>
    <w:rsid w:val="00AF1F72"/>
    <w:rsid w:val="00AF25AA"/>
    <w:rsid w:val="00AF28EA"/>
    <w:rsid w:val="00AF3778"/>
    <w:rsid w:val="00AF37A7"/>
    <w:rsid w:val="00AF3E14"/>
    <w:rsid w:val="00AF41E8"/>
    <w:rsid w:val="00AF43FE"/>
    <w:rsid w:val="00AF6A86"/>
    <w:rsid w:val="00AF6CF2"/>
    <w:rsid w:val="00AF6E14"/>
    <w:rsid w:val="00AF7057"/>
    <w:rsid w:val="00B00041"/>
    <w:rsid w:val="00B00136"/>
    <w:rsid w:val="00B0110C"/>
    <w:rsid w:val="00B014A9"/>
    <w:rsid w:val="00B01F28"/>
    <w:rsid w:val="00B04C9E"/>
    <w:rsid w:val="00B0607C"/>
    <w:rsid w:val="00B11023"/>
    <w:rsid w:val="00B1216F"/>
    <w:rsid w:val="00B12204"/>
    <w:rsid w:val="00B128C5"/>
    <w:rsid w:val="00B12E26"/>
    <w:rsid w:val="00B13236"/>
    <w:rsid w:val="00B13287"/>
    <w:rsid w:val="00B13EF8"/>
    <w:rsid w:val="00B15203"/>
    <w:rsid w:val="00B16888"/>
    <w:rsid w:val="00B20B2E"/>
    <w:rsid w:val="00B20B40"/>
    <w:rsid w:val="00B21399"/>
    <w:rsid w:val="00B21710"/>
    <w:rsid w:val="00B222B7"/>
    <w:rsid w:val="00B229C6"/>
    <w:rsid w:val="00B24811"/>
    <w:rsid w:val="00B24E66"/>
    <w:rsid w:val="00B26159"/>
    <w:rsid w:val="00B27698"/>
    <w:rsid w:val="00B31B9D"/>
    <w:rsid w:val="00B32EB6"/>
    <w:rsid w:val="00B33E6C"/>
    <w:rsid w:val="00B34C1A"/>
    <w:rsid w:val="00B36B66"/>
    <w:rsid w:val="00B37050"/>
    <w:rsid w:val="00B407AE"/>
    <w:rsid w:val="00B426AD"/>
    <w:rsid w:val="00B42F9B"/>
    <w:rsid w:val="00B430D0"/>
    <w:rsid w:val="00B4415F"/>
    <w:rsid w:val="00B44AFA"/>
    <w:rsid w:val="00B450F1"/>
    <w:rsid w:val="00B46117"/>
    <w:rsid w:val="00B46875"/>
    <w:rsid w:val="00B47B02"/>
    <w:rsid w:val="00B5092C"/>
    <w:rsid w:val="00B52460"/>
    <w:rsid w:val="00B54F44"/>
    <w:rsid w:val="00B55E68"/>
    <w:rsid w:val="00B56A20"/>
    <w:rsid w:val="00B60574"/>
    <w:rsid w:val="00B61841"/>
    <w:rsid w:val="00B6336A"/>
    <w:rsid w:val="00B63660"/>
    <w:rsid w:val="00B6548C"/>
    <w:rsid w:val="00B661C1"/>
    <w:rsid w:val="00B664F7"/>
    <w:rsid w:val="00B6799F"/>
    <w:rsid w:val="00B7196E"/>
    <w:rsid w:val="00B7340E"/>
    <w:rsid w:val="00B74F76"/>
    <w:rsid w:val="00B76524"/>
    <w:rsid w:val="00B76A04"/>
    <w:rsid w:val="00B815C0"/>
    <w:rsid w:val="00B8238A"/>
    <w:rsid w:val="00B85602"/>
    <w:rsid w:val="00B86271"/>
    <w:rsid w:val="00B866E2"/>
    <w:rsid w:val="00B909E4"/>
    <w:rsid w:val="00B90CA2"/>
    <w:rsid w:val="00B9216D"/>
    <w:rsid w:val="00B93663"/>
    <w:rsid w:val="00B93C37"/>
    <w:rsid w:val="00B949E2"/>
    <w:rsid w:val="00B96F3D"/>
    <w:rsid w:val="00BA0D93"/>
    <w:rsid w:val="00BA1825"/>
    <w:rsid w:val="00BA1C3B"/>
    <w:rsid w:val="00BA2324"/>
    <w:rsid w:val="00BA46BE"/>
    <w:rsid w:val="00BB3167"/>
    <w:rsid w:val="00BB3718"/>
    <w:rsid w:val="00BB4055"/>
    <w:rsid w:val="00BB4BD5"/>
    <w:rsid w:val="00BB6482"/>
    <w:rsid w:val="00BB6AE5"/>
    <w:rsid w:val="00BB777A"/>
    <w:rsid w:val="00BC05F7"/>
    <w:rsid w:val="00BC260A"/>
    <w:rsid w:val="00BC349D"/>
    <w:rsid w:val="00BC34F2"/>
    <w:rsid w:val="00BC452C"/>
    <w:rsid w:val="00BC4BA3"/>
    <w:rsid w:val="00BC6760"/>
    <w:rsid w:val="00BD0AD3"/>
    <w:rsid w:val="00BD25A5"/>
    <w:rsid w:val="00BD2712"/>
    <w:rsid w:val="00BD2F13"/>
    <w:rsid w:val="00BD4339"/>
    <w:rsid w:val="00BD50F0"/>
    <w:rsid w:val="00BD5160"/>
    <w:rsid w:val="00BD61CD"/>
    <w:rsid w:val="00BD708D"/>
    <w:rsid w:val="00BD7623"/>
    <w:rsid w:val="00BE0D31"/>
    <w:rsid w:val="00BE141F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F1B81"/>
    <w:rsid w:val="00BF24A5"/>
    <w:rsid w:val="00BF4820"/>
    <w:rsid w:val="00BF5855"/>
    <w:rsid w:val="00BF710D"/>
    <w:rsid w:val="00BF7B04"/>
    <w:rsid w:val="00BF7DEA"/>
    <w:rsid w:val="00C02F35"/>
    <w:rsid w:val="00C03134"/>
    <w:rsid w:val="00C031CE"/>
    <w:rsid w:val="00C03AA2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2022D"/>
    <w:rsid w:val="00C2023F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50E"/>
    <w:rsid w:val="00C33B53"/>
    <w:rsid w:val="00C34709"/>
    <w:rsid w:val="00C3497A"/>
    <w:rsid w:val="00C34E2A"/>
    <w:rsid w:val="00C35719"/>
    <w:rsid w:val="00C40C49"/>
    <w:rsid w:val="00C415DF"/>
    <w:rsid w:val="00C42214"/>
    <w:rsid w:val="00C4242A"/>
    <w:rsid w:val="00C44502"/>
    <w:rsid w:val="00C45703"/>
    <w:rsid w:val="00C45780"/>
    <w:rsid w:val="00C45F18"/>
    <w:rsid w:val="00C47BF2"/>
    <w:rsid w:val="00C527F3"/>
    <w:rsid w:val="00C5297D"/>
    <w:rsid w:val="00C53D44"/>
    <w:rsid w:val="00C55830"/>
    <w:rsid w:val="00C63035"/>
    <w:rsid w:val="00C63667"/>
    <w:rsid w:val="00C64BD8"/>
    <w:rsid w:val="00C66B77"/>
    <w:rsid w:val="00C66E87"/>
    <w:rsid w:val="00C6721F"/>
    <w:rsid w:val="00C70031"/>
    <w:rsid w:val="00C72A44"/>
    <w:rsid w:val="00C72FC9"/>
    <w:rsid w:val="00C73008"/>
    <w:rsid w:val="00C73B23"/>
    <w:rsid w:val="00C74936"/>
    <w:rsid w:val="00C8074A"/>
    <w:rsid w:val="00C83787"/>
    <w:rsid w:val="00C83A3F"/>
    <w:rsid w:val="00C841E4"/>
    <w:rsid w:val="00C8475E"/>
    <w:rsid w:val="00C8526D"/>
    <w:rsid w:val="00C85678"/>
    <w:rsid w:val="00C85EB2"/>
    <w:rsid w:val="00C863F5"/>
    <w:rsid w:val="00C86602"/>
    <w:rsid w:val="00C86AEA"/>
    <w:rsid w:val="00C87346"/>
    <w:rsid w:val="00C8761A"/>
    <w:rsid w:val="00C90C57"/>
    <w:rsid w:val="00C92682"/>
    <w:rsid w:val="00C9278B"/>
    <w:rsid w:val="00C93082"/>
    <w:rsid w:val="00C958B1"/>
    <w:rsid w:val="00C96109"/>
    <w:rsid w:val="00C96838"/>
    <w:rsid w:val="00C96D10"/>
    <w:rsid w:val="00C96FB1"/>
    <w:rsid w:val="00C972C5"/>
    <w:rsid w:val="00CA2C85"/>
    <w:rsid w:val="00CA4EE1"/>
    <w:rsid w:val="00CB0018"/>
    <w:rsid w:val="00CB0A49"/>
    <w:rsid w:val="00CB0C73"/>
    <w:rsid w:val="00CB0FAB"/>
    <w:rsid w:val="00CB12D3"/>
    <w:rsid w:val="00CB1326"/>
    <w:rsid w:val="00CB5857"/>
    <w:rsid w:val="00CB6547"/>
    <w:rsid w:val="00CC06E4"/>
    <w:rsid w:val="00CC0CD2"/>
    <w:rsid w:val="00CC2356"/>
    <w:rsid w:val="00CC4437"/>
    <w:rsid w:val="00CC49DF"/>
    <w:rsid w:val="00CC6110"/>
    <w:rsid w:val="00CC6C2C"/>
    <w:rsid w:val="00CC7296"/>
    <w:rsid w:val="00CC7D22"/>
    <w:rsid w:val="00CD2264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8F6"/>
    <w:rsid w:val="00CE6D2C"/>
    <w:rsid w:val="00CF096E"/>
    <w:rsid w:val="00CF1FA3"/>
    <w:rsid w:val="00CF22F3"/>
    <w:rsid w:val="00CF4B35"/>
    <w:rsid w:val="00CF4E24"/>
    <w:rsid w:val="00CF5060"/>
    <w:rsid w:val="00CF5733"/>
    <w:rsid w:val="00CF5AB7"/>
    <w:rsid w:val="00CF6079"/>
    <w:rsid w:val="00CF7352"/>
    <w:rsid w:val="00D01464"/>
    <w:rsid w:val="00D01631"/>
    <w:rsid w:val="00D02057"/>
    <w:rsid w:val="00D033E7"/>
    <w:rsid w:val="00D04B90"/>
    <w:rsid w:val="00D04C44"/>
    <w:rsid w:val="00D04EBB"/>
    <w:rsid w:val="00D05269"/>
    <w:rsid w:val="00D0586F"/>
    <w:rsid w:val="00D0677B"/>
    <w:rsid w:val="00D10699"/>
    <w:rsid w:val="00D12528"/>
    <w:rsid w:val="00D1374D"/>
    <w:rsid w:val="00D13952"/>
    <w:rsid w:val="00D13C3F"/>
    <w:rsid w:val="00D14241"/>
    <w:rsid w:val="00D154DB"/>
    <w:rsid w:val="00D17D1F"/>
    <w:rsid w:val="00D20689"/>
    <w:rsid w:val="00D20D9C"/>
    <w:rsid w:val="00D20FF0"/>
    <w:rsid w:val="00D239AE"/>
    <w:rsid w:val="00D242DA"/>
    <w:rsid w:val="00D264D3"/>
    <w:rsid w:val="00D27283"/>
    <w:rsid w:val="00D31975"/>
    <w:rsid w:val="00D31BF6"/>
    <w:rsid w:val="00D33144"/>
    <w:rsid w:val="00D335B6"/>
    <w:rsid w:val="00D3387B"/>
    <w:rsid w:val="00D35404"/>
    <w:rsid w:val="00D368C0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444B"/>
    <w:rsid w:val="00D44458"/>
    <w:rsid w:val="00D44916"/>
    <w:rsid w:val="00D463F4"/>
    <w:rsid w:val="00D46DF3"/>
    <w:rsid w:val="00D47F0B"/>
    <w:rsid w:val="00D47FA5"/>
    <w:rsid w:val="00D5142C"/>
    <w:rsid w:val="00D518AC"/>
    <w:rsid w:val="00D52CA5"/>
    <w:rsid w:val="00D54404"/>
    <w:rsid w:val="00D54512"/>
    <w:rsid w:val="00D54A67"/>
    <w:rsid w:val="00D553E4"/>
    <w:rsid w:val="00D560EA"/>
    <w:rsid w:val="00D565B9"/>
    <w:rsid w:val="00D61010"/>
    <w:rsid w:val="00D6253E"/>
    <w:rsid w:val="00D62791"/>
    <w:rsid w:val="00D6391F"/>
    <w:rsid w:val="00D6633B"/>
    <w:rsid w:val="00D67DC6"/>
    <w:rsid w:val="00D70C6A"/>
    <w:rsid w:val="00D71309"/>
    <w:rsid w:val="00D71DB1"/>
    <w:rsid w:val="00D72640"/>
    <w:rsid w:val="00D738CB"/>
    <w:rsid w:val="00D74C3F"/>
    <w:rsid w:val="00D75DB1"/>
    <w:rsid w:val="00D76280"/>
    <w:rsid w:val="00D82838"/>
    <w:rsid w:val="00D83CA0"/>
    <w:rsid w:val="00D8511A"/>
    <w:rsid w:val="00D855CF"/>
    <w:rsid w:val="00D85AA9"/>
    <w:rsid w:val="00D86237"/>
    <w:rsid w:val="00D86A5E"/>
    <w:rsid w:val="00D86AA2"/>
    <w:rsid w:val="00D90015"/>
    <w:rsid w:val="00D916ED"/>
    <w:rsid w:val="00D93548"/>
    <w:rsid w:val="00D94738"/>
    <w:rsid w:val="00D95009"/>
    <w:rsid w:val="00D973D8"/>
    <w:rsid w:val="00D97E6C"/>
    <w:rsid w:val="00DA1008"/>
    <w:rsid w:val="00DA19C1"/>
    <w:rsid w:val="00DA4036"/>
    <w:rsid w:val="00DA46F7"/>
    <w:rsid w:val="00DA4B0E"/>
    <w:rsid w:val="00DA54E4"/>
    <w:rsid w:val="00DA57E5"/>
    <w:rsid w:val="00DA6496"/>
    <w:rsid w:val="00DB1346"/>
    <w:rsid w:val="00DB1F49"/>
    <w:rsid w:val="00DB29F4"/>
    <w:rsid w:val="00DB3C6A"/>
    <w:rsid w:val="00DB4CA6"/>
    <w:rsid w:val="00DB519F"/>
    <w:rsid w:val="00DB5730"/>
    <w:rsid w:val="00DC18B7"/>
    <w:rsid w:val="00DC1F66"/>
    <w:rsid w:val="00DC269D"/>
    <w:rsid w:val="00DC6B43"/>
    <w:rsid w:val="00DC73B0"/>
    <w:rsid w:val="00DD1CF9"/>
    <w:rsid w:val="00DD3C9C"/>
    <w:rsid w:val="00DD41BF"/>
    <w:rsid w:val="00DD433B"/>
    <w:rsid w:val="00DD5EE5"/>
    <w:rsid w:val="00DD6A05"/>
    <w:rsid w:val="00DE0262"/>
    <w:rsid w:val="00DE0A5D"/>
    <w:rsid w:val="00DE1932"/>
    <w:rsid w:val="00DE304A"/>
    <w:rsid w:val="00DE3D99"/>
    <w:rsid w:val="00DE45C5"/>
    <w:rsid w:val="00DE6922"/>
    <w:rsid w:val="00DE6AB0"/>
    <w:rsid w:val="00DE7CB2"/>
    <w:rsid w:val="00DF0806"/>
    <w:rsid w:val="00DF0825"/>
    <w:rsid w:val="00DF325B"/>
    <w:rsid w:val="00DF56A0"/>
    <w:rsid w:val="00DF59B5"/>
    <w:rsid w:val="00DF5BA4"/>
    <w:rsid w:val="00DF7A24"/>
    <w:rsid w:val="00E00FE0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422A"/>
    <w:rsid w:val="00E1445F"/>
    <w:rsid w:val="00E15432"/>
    <w:rsid w:val="00E15BCC"/>
    <w:rsid w:val="00E15F42"/>
    <w:rsid w:val="00E164D0"/>
    <w:rsid w:val="00E16E9C"/>
    <w:rsid w:val="00E17C29"/>
    <w:rsid w:val="00E17D8A"/>
    <w:rsid w:val="00E20025"/>
    <w:rsid w:val="00E2162D"/>
    <w:rsid w:val="00E2171F"/>
    <w:rsid w:val="00E228B4"/>
    <w:rsid w:val="00E22FBE"/>
    <w:rsid w:val="00E24A77"/>
    <w:rsid w:val="00E24DE7"/>
    <w:rsid w:val="00E2562E"/>
    <w:rsid w:val="00E25E35"/>
    <w:rsid w:val="00E264CE"/>
    <w:rsid w:val="00E26700"/>
    <w:rsid w:val="00E2770F"/>
    <w:rsid w:val="00E308D3"/>
    <w:rsid w:val="00E32280"/>
    <w:rsid w:val="00E33155"/>
    <w:rsid w:val="00E331CD"/>
    <w:rsid w:val="00E335BE"/>
    <w:rsid w:val="00E35194"/>
    <w:rsid w:val="00E352E9"/>
    <w:rsid w:val="00E35BBD"/>
    <w:rsid w:val="00E37179"/>
    <w:rsid w:val="00E40A11"/>
    <w:rsid w:val="00E41085"/>
    <w:rsid w:val="00E41AA9"/>
    <w:rsid w:val="00E421AD"/>
    <w:rsid w:val="00E421FC"/>
    <w:rsid w:val="00E433B7"/>
    <w:rsid w:val="00E44845"/>
    <w:rsid w:val="00E45380"/>
    <w:rsid w:val="00E470A1"/>
    <w:rsid w:val="00E47B4A"/>
    <w:rsid w:val="00E50B03"/>
    <w:rsid w:val="00E50F59"/>
    <w:rsid w:val="00E51B88"/>
    <w:rsid w:val="00E52130"/>
    <w:rsid w:val="00E525C0"/>
    <w:rsid w:val="00E53637"/>
    <w:rsid w:val="00E54890"/>
    <w:rsid w:val="00E54C26"/>
    <w:rsid w:val="00E56BBE"/>
    <w:rsid w:val="00E57148"/>
    <w:rsid w:val="00E600CE"/>
    <w:rsid w:val="00E60B33"/>
    <w:rsid w:val="00E60C18"/>
    <w:rsid w:val="00E62281"/>
    <w:rsid w:val="00E64834"/>
    <w:rsid w:val="00E6555B"/>
    <w:rsid w:val="00E65DA6"/>
    <w:rsid w:val="00E66347"/>
    <w:rsid w:val="00E66C48"/>
    <w:rsid w:val="00E70056"/>
    <w:rsid w:val="00E71606"/>
    <w:rsid w:val="00E71AF9"/>
    <w:rsid w:val="00E72029"/>
    <w:rsid w:val="00E72268"/>
    <w:rsid w:val="00E72309"/>
    <w:rsid w:val="00E74066"/>
    <w:rsid w:val="00E75141"/>
    <w:rsid w:val="00E75F68"/>
    <w:rsid w:val="00E76996"/>
    <w:rsid w:val="00E76EF5"/>
    <w:rsid w:val="00E76F3A"/>
    <w:rsid w:val="00E8084E"/>
    <w:rsid w:val="00E81708"/>
    <w:rsid w:val="00E82989"/>
    <w:rsid w:val="00E83E2C"/>
    <w:rsid w:val="00E86AAC"/>
    <w:rsid w:val="00E878BF"/>
    <w:rsid w:val="00E87C23"/>
    <w:rsid w:val="00E901F8"/>
    <w:rsid w:val="00E9099A"/>
    <w:rsid w:val="00E911F6"/>
    <w:rsid w:val="00E92155"/>
    <w:rsid w:val="00E92321"/>
    <w:rsid w:val="00E92375"/>
    <w:rsid w:val="00E9343F"/>
    <w:rsid w:val="00E9377A"/>
    <w:rsid w:val="00E94C0A"/>
    <w:rsid w:val="00E951F3"/>
    <w:rsid w:val="00E9528D"/>
    <w:rsid w:val="00E958D3"/>
    <w:rsid w:val="00E9609F"/>
    <w:rsid w:val="00E96C65"/>
    <w:rsid w:val="00EA029A"/>
    <w:rsid w:val="00EA1316"/>
    <w:rsid w:val="00EA2709"/>
    <w:rsid w:val="00EA2DB6"/>
    <w:rsid w:val="00EA3115"/>
    <w:rsid w:val="00EA321E"/>
    <w:rsid w:val="00EA4175"/>
    <w:rsid w:val="00EA4467"/>
    <w:rsid w:val="00EA4F63"/>
    <w:rsid w:val="00EA67C4"/>
    <w:rsid w:val="00EA7A75"/>
    <w:rsid w:val="00EB0723"/>
    <w:rsid w:val="00EB1348"/>
    <w:rsid w:val="00EB23C6"/>
    <w:rsid w:val="00EB2F6B"/>
    <w:rsid w:val="00EB31E0"/>
    <w:rsid w:val="00EB34B4"/>
    <w:rsid w:val="00EB5E9D"/>
    <w:rsid w:val="00EC0075"/>
    <w:rsid w:val="00EC0937"/>
    <w:rsid w:val="00EC50DE"/>
    <w:rsid w:val="00EC622B"/>
    <w:rsid w:val="00EC7676"/>
    <w:rsid w:val="00EC7A24"/>
    <w:rsid w:val="00EC7C7A"/>
    <w:rsid w:val="00ED022A"/>
    <w:rsid w:val="00ED034C"/>
    <w:rsid w:val="00ED2583"/>
    <w:rsid w:val="00ED3C15"/>
    <w:rsid w:val="00ED44E6"/>
    <w:rsid w:val="00ED65A9"/>
    <w:rsid w:val="00ED6A28"/>
    <w:rsid w:val="00ED7407"/>
    <w:rsid w:val="00ED7FB5"/>
    <w:rsid w:val="00EE0F83"/>
    <w:rsid w:val="00EE197F"/>
    <w:rsid w:val="00EE1A63"/>
    <w:rsid w:val="00EE1DDC"/>
    <w:rsid w:val="00EE2925"/>
    <w:rsid w:val="00EE35B1"/>
    <w:rsid w:val="00EE459B"/>
    <w:rsid w:val="00EE5F6E"/>
    <w:rsid w:val="00EF1469"/>
    <w:rsid w:val="00EF2378"/>
    <w:rsid w:val="00EF57FF"/>
    <w:rsid w:val="00EF5D54"/>
    <w:rsid w:val="00EF67C3"/>
    <w:rsid w:val="00EF797D"/>
    <w:rsid w:val="00F00D2E"/>
    <w:rsid w:val="00F00EC1"/>
    <w:rsid w:val="00F01870"/>
    <w:rsid w:val="00F01F45"/>
    <w:rsid w:val="00F02D90"/>
    <w:rsid w:val="00F04222"/>
    <w:rsid w:val="00F06EDC"/>
    <w:rsid w:val="00F0745E"/>
    <w:rsid w:val="00F10973"/>
    <w:rsid w:val="00F14014"/>
    <w:rsid w:val="00F1439F"/>
    <w:rsid w:val="00F145D6"/>
    <w:rsid w:val="00F16E0F"/>
    <w:rsid w:val="00F2079C"/>
    <w:rsid w:val="00F230CA"/>
    <w:rsid w:val="00F23587"/>
    <w:rsid w:val="00F24658"/>
    <w:rsid w:val="00F24D4F"/>
    <w:rsid w:val="00F259FA"/>
    <w:rsid w:val="00F25DED"/>
    <w:rsid w:val="00F25F45"/>
    <w:rsid w:val="00F2672C"/>
    <w:rsid w:val="00F3122D"/>
    <w:rsid w:val="00F312F5"/>
    <w:rsid w:val="00F32BF1"/>
    <w:rsid w:val="00F32C0D"/>
    <w:rsid w:val="00F3316B"/>
    <w:rsid w:val="00F339CA"/>
    <w:rsid w:val="00F35CF0"/>
    <w:rsid w:val="00F363C0"/>
    <w:rsid w:val="00F36864"/>
    <w:rsid w:val="00F4163F"/>
    <w:rsid w:val="00F41DD7"/>
    <w:rsid w:val="00F42324"/>
    <w:rsid w:val="00F443FD"/>
    <w:rsid w:val="00F45A29"/>
    <w:rsid w:val="00F45BFA"/>
    <w:rsid w:val="00F46468"/>
    <w:rsid w:val="00F46A10"/>
    <w:rsid w:val="00F476E3"/>
    <w:rsid w:val="00F5279A"/>
    <w:rsid w:val="00F538BB"/>
    <w:rsid w:val="00F53CBD"/>
    <w:rsid w:val="00F55C61"/>
    <w:rsid w:val="00F55E6D"/>
    <w:rsid w:val="00F55EC8"/>
    <w:rsid w:val="00F56A5A"/>
    <w:rsid w:val="00F56A90"/>
    <w:rsid w:val="00F603CF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7D9"/>
    <w:rsid w:val="00F72ECD"/>
    <w:rsid w:val="00F73536"/>
    <w:rsid w:val="00F74BEC"/>
    <w:rsid w:val="00F761B7"/>
    <w:rsid w:val="00F765B1"/>
    <w:rsid w:val="00F77533"/>
    <w:rsid w:val="00F7791A"/>
    <w:rsid w:val="00F77E46"/>
    <w:rsid w:val="00F804D6"/>
    <w:rsid w:val="00F81448"/>
    <w:rsid w:val="00F823D3"/>
    <w:rsid w:val="00F82A2F"/>
    <w:rsid w:val="00F82C78"/>
    <w:rsid w:val="00F83EC6"/>
    <w:rsid w:val="00F848B0"/>
    <w:rsid w:val="00F84F93"/>
    <w:rsid w:val="00F86284"/>
    <w:rsid w:val="00F863CC"/>
    <w:rsid w:val="00F87AD9"/>
    <w:rsid w:val="00F87FDF"/>
    <w:rsid w:val="00F9067A"/>
    <w:rsid w:val="00F91D97"/>
    <w:rsid w:val="00F9378F"/>
    <w:rsid w:val="00F9462A"/>
    <w:rsid w:val="00F96504"/>
    <w:rsid w:val="00F9650A"/>
    <w:rsid w:val="00F9663D"/>
    <w:rsid w:val="00F96DB0"/>
    <w:rsid w:val="00FA0205"/>
    <w:rsid w:val="00FA057B"/>
    <w:rsid w:val="00FA0D27"/>
    <w:rsid w:val="00FA248E"/>
    <w:rsid w:val="00FA3BE4"/>
    <w:rsid w:val="00FA4749"/>
    <w:rsid w:val="00FA4793"/>
    <w:rsid w:val="00FA4AE6"/>
    <w:rsid w:val="00FA4E45"/>
    <w:rsid w:val="00FA519D"/>
    <w:rsid w:val="00FA5770"/>
    <w:rsid w:val="00FA6D3C"/>
    <w:rsid w:val="00FA7137"/>
    <w:rsid w:val="00FA7934"/>
    <w:rsid w:val="00FB00D7"/>
    <w:rsid w:val="00FB0354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05"/>
    <w:rsid w:val="00FC6BB5"/>
    <w:rsid w:val="00FC71CE"/>
    <w:rsid w:val="00FD03B8"/>
    <w:rsid w:val="00FD11E5"/>
    <w:rsid w:val="00FD243A"/>
    <w:rsid w:val="00FD28BE"/>
    <w:rsid w:val="00FD348A"/>
    <w:rsid w:val="00FD45A8"/>
    <w:rsid w:val="00FD4C1F"/>
    <w:rsid w:val="00FD4EF3"/>
    <w:rsid w:val="00FD5CFF"/>
    <w:rsid w:val="00FD73CB"/>
    <w:rsid w:val="00FE1A22"/>
    <w:rsid w:val="00FE202F"/>
    <w:rsid w:val="00FE5F0F"/>
    <w:rsid w:val="00FE70D7"/>
    <w:rsid w:val="00FE72F9"/>
    <w:rsid w:val="00FF0036"/>
    <w:rsid w:val="00FF272F"/>
    <w:rsid w:val="00FF50FB"/>
    <w:rsid w:val="00FF6A8A"/>
    <w:rsid w:val="00FF7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62D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C7E58"/>
    <w:pPr>
      <w:keepNext/>
      <w:jc w:val="center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C7E58"/>
    <w:pPr>
      <w:keepNext/>
      <w:outlineLvl w:val="3"/>
    </w:pPr>
  </w:style>
  <w:style w:type="paragraph" w:styleId="Heading6">
    <w:name w:val="heading 6"/>
    <w:basedOn w:val="Normal"/>
    <w:next w:val="Normal"/>
    <w:link w:val="Heading6Char"/>
    <w:uiPriority w:val="99"/>
    <w:qFormat/>
    <w:rsid w:val="004C7E58"/>
    <w:pPr>
      <w:keepNext/>
      <w:jc w:val="center"/>
      <w:outlineLvl w:val="5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4C7E58"/>
    <w:rPr>
      <w:b/>
      <w:bCs/>
      <w:sz w:val="32"/>
      <w:szCs w:val="32"/>
      <w:lang w:val="ru-RU" w:eastAsia="ru-RU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4C7E58"/>
    <w:rPr>
      <w:sz w:val="24"/>
      <w:szCs w:val="24"/>
      <w:lang w:val="ru-RU" w:eastAsia="ru-RU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4C7E58"/>
    <w:rPr>
      <w:sz w:val="28"/>
      <w:szCs w:val="28"/>
      <w:lang w:val="ru-RU" w:eastAsia="ru-RU"/>
    </w:rPr>
  </w:style>
  <w:style w:type="paragraph" w:styleId="Title">
    <w:name w:val="Title"/>
    <w:basedOn w:val="Normal"/>
    <w:link w:val="TitleChar"/>
    <w:uiPriority w:val="99"/>
    <w:qFormat/>
    <w:rsid w:val="004C7E58"/>
    <w:pPr>
      <w:ind w:right="141"/>
      <w:jc w:val="center"/>
    </w:pPr>
    <w:rPr>
      <w:b/>
      <w:bCs/>
      <w:sz w:val="40"/>
      <w:szCs w:val="40"/>
    </w:rPr>
  </w:style>
  <w:style w:type="character" w:customStyle="1" w:styleId="TitleChar">
    <w:name w:val="Title Char"/>
    <w:basedOn w:val="DefaultParagraphFont"/>
    <w:link w:val="Title"/>
    <w:uiPriority w:val="99"/>
    <w:locked/>
    <w:rsid w:val="004C7E58"/>
    <w:rPr>
      <w:b/>
      <w:bCs/>
      <w:sz w:val="40"/>
      <w:szCs w:val="40"/>
      <w:lang w:val="ru-RU" w:eastAsia="ru-RU"/>
    </w:rPr>
  </w:style>
  <w:style w:type="paragraph" w:styleId="BodyText">
    <w:name w:val="Body Text"/>
    <w:basedOn w:val="Normal"/>
    <w:link w:val="BodyTextChar"/>
    <w:uiPriority w:val="99"/>
    <w:rsid w:val="004C7E5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4C7E58"/>
    <w:rPr>
      <w:sz w:val="24"/>
      <w:szCs w:val="24"/>
      <w:lang w:val="ru-RU" w:eastAsia="ru-RU"/>
    </w:rPr>
  </w:style>
  <w:style w:type="character" w:styleId="Hyperlink">
    <w:name w:val="Hyperlink"/>
    <w:basedOn w:val="DefaultParagraphFont"/>
    <w:uiPriority w:val="99"/>
    <w:rsid w:val="004C7E58"/>
    <w:rPr>
      <w:color w:val="0000FF"/>
      <w:u w:val="single"/>
    </w:rPr>
  </w:style>
  <w:style w:type="character" w:customStyle="1" w:styleId="txt1">
    <w:name w:val="txt1"/>
    <w:basedOn w:val="DefaultParagraphFont"/>
    <w:uiPriority w:val="99"/>
    <w:rsid w:val="004C7E58"/>
    <w:rPr>
      <w:rFonts w:ascii="Verdana" w:hAnsi="Verdana" w:cs="Verdana"/>
      <w:color w:val="000000"/>
      <w:sz w:val="18"/>
      <w:szCs w:val="18"/>
    </w:rPr>
  </w:style>
  <w:style w:type="paragraph" w:customStyle="1" w:styleId="ConsPlusNonformat">
    <w:name w:val="ConsPlusNonformat"/>
    <w:uiPriority w:val="99"/>
    <w:rsid w:val="004C7E58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BodyText3">
    <w:name w:val="Body Text 3"/>
    <w:basedOn w:val="Normal"/>
    <w:link w:val="BodyText3Char"/>
    <w:uiPriority w:val="99"/>
    <w:rsid w:val="004C7E5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1A5469"/>
    <w:rPr>
      <w:sz w:val="16"/>
      <w:szCs w:val="16"/>
    </w:rPr>
  </w:style>
  <w:style w:type="paragraph" w:customStyle="1" w:styleId="1">
    <w:name w:val="Знак Знак Знак Знак Знак Знак Знак Знак Знак Знак Знак Знак Знак Знак Знак1 Знак Знак Знак Знак"/>
    <w:basedOn w:val="Normal"/>
    <w:uiPriority w:val="99"/>
    <w:rsid w:val="009B26F7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5C6778"/>
    <w:pPr>
      <w:autoSpaceDE w:val="0"/>
      <w:autoSpaceDN w:val="0"/>
      <w:adjustRightInd w:val="0"/>
    </w:pPr>
    <w:rPr>
      <w:b/>
      <w:bCs/>
      <w:sz w:val="26"/>
      <w:szCs w:val="26"/>
    </w:rPr>
  </w:style>
  <w:style w:type="paragraph" w:customStyle="1" w:styleId="ConsNormal">
    <w:name w:val="ConsNormal"/>
    <w:uiPriority w:val="99"/>
    <w:rsid w:val="004602A1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D762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A5469"/>
    <w:rPr>
      <w:sz w:val="2"/>
      <w:szCs w:val="2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2"/>
    <w:basedOn w:val="Normal"/>
    <w:uiPriority w:val="99"/>
    <w:rsid w:val="00460CF2"/>
    <w:rPr>
      <w:rFonts w:ascii="Verdana" w:hAnsi="Verdana" w:cs="Verdana"/>
      <w:sz w:val="20"/>
      <w:szCs w:val="20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B20B2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B20B2E"/>
    <w:rPr>
      <w:sz w:val="24"/>
      <w:szCs w:val="24"/>
      <w:lang w:val="ru-RU" w:eastAsia="ru-RU"/>
    </w:rPr>
  </w:style>
  <w:style w:type="paragraph" w:styleId="BodyTextIndent">
    <w:name w:val="Body Text Indent"/>
    <w:basedOn w:val="Normal"/>
    <w:link w:val="BodyTextIndentChar"/>
    <w:uiPriority w:val="99"/>
    <w:rsid w:val="0022409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22409B"/>
    <w:rPr>
      <w:sz w:val="24"/>
      <w:szCs w:val="24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1"/>
    <w:basedOn w:val="Normal"/>
    <w:uiPriority w:val="99"/>
    <w:rsid w:val="004D6FC8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75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&#1073;&#1083;&#1072;&#1075;&#1086;&#1074;&#1077;&#1097;&#1077;&#1085;&#1089;&#1082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&#1073;&#1083;&#1072;&#1075;&#1086;&#1074;&#1077;&#1097;&#1077;&#1085;&#1089;&#1082;.&#1088;&#1092;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1809</TotalTime>
  <Pages>6</Pages>
  <Words>3060</Words>
  <Characters>17444</Characters>
  <Application>Microsoft Office Outlook</Application>
  <DocSecurity>0</DocSecurity>
  <Lines>0</Lines>
  <Paragraphs>0</Paragraphs>
  <ScaleCrop>false</ScaleCrop>
  <Company>КУИгБ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</dc:title>
  <dc:subject/>
  <dc:creator>urist4</dc:creator>
  <cp:keywords/>
  <dc:description/>
  <cp:lastModifiedBy>reestr5</cp:lastModifiedBy>
  <cp:revision>41</cp:revision>
  <cp:lastPrinted>2018-08-07T07:10:00Z</cp:lastPrinted>
  <dcterms:created xsi:type="dcterms:W3CDTF">2017-08-03T00:59:00Z</dcterms:created>
  <dcterms:modified xsi:type="dcterms:W3CDTF">2018-09-12T05:48:00Z</dcterms:modified>
</cp:coreProperties>
</file>